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7D6" w:rsidRPr="00A634CA" w:rsidRDefault="00E017D6" w:rsidP="009B4542">
      <w:pPr>
        <w:spacing w:after="0"/>
        <w:ind w:firstLine="5040"/>
        <w:jc w:val="right"/>
        <w:rPr>
          <w:rFonts w:ascii="Times New Roman" w:hAnsi="Times New Roman" w:cs="Times New Roman"/>
          <w:sz w:val="24"/>
          <w:szCs w:val="24"/>
        </w:rPr>
      </w:pPr>
      <w:r w:rsidRPr="00A634CA">
        <w:rPr>
          <w:rFonts w:ascii="Times New Roman" w:hAnsi="Times New Roman" w:cs="Times New Roman"/>
          <w:sz w:val="24"/>
          <w:szCs w:val="24"/>
        </w:rPr>
        <w:t>Приложение 2 к постановлению</w:t>
      </w:r>
    </w:p>
    <w:p w:rsidR="00E017D6" w:rsidRPr="00A634CA" w:rsidRDefault="00E017D6" w:rsidP="009B4542">
      <w:pPr>
        <w:spacing w:after="0"/>
        <w:ind w:firstLine="5040"/>
        <w:jc w:val="right"/>
        <w:rPr>
          <w:rFonts w:ascii="Times New Roman" w:hAnsi="Times New Roman" w:cs="Times New Roman"/>
          <w:sz w:val="24"/>
          <w:szCs w:val="24"/>
        </w:rPr>
      </w:pPr>
      <w:r w:rsidRPr="00A634CA">
        <w:rPr>
          <w:rFonts w:ascii="Times New Roman" w:hAnsi="Times New Roman" w:cs="Times New Roman"/>
          <w:sz w:val="24"/>
          <w:szCs w:val="24"/>
        </w:rPr>
        <w:t>Администрации города Ржева</w:t>
      </w:r>
    </w:p>
    <w:p w:rsidR="00E017D6" w:rsidRPr="00A634CA" w:rsidRDefault="00E017D6" w:rsidP="000B5110">
      <w:pPr>
        <w:ind w:firstLine="5040"/>
        <w:jc w:val="right"/>
        <w:rPr>
          <w:rFonts w:ascii="Times New Roman" w:hAnsi="Times New Roman" w:cs="Times New Roman"/>
          <w:sz w:val="24"/>
          <w:szCs w:val="24"/>
        </w:rPr>
      </w:pPr>
      <w:r w:rsidRPr="00A634CA">
        <w:rPr>
          <w:rFonts w:ascii="Times New Roman" w:hAnsi="Times New Roman" w:cs="Times New Roman"/>
          <w:sz w:val="24"/>
          <w:szCs w:val="24"/>
        </w:rPr>
        <w:t>от 24.10.2016 № 1039</w:t>
      </w:r>
    </w:p>
    <w:p w:rsidR="00E017D6" w:rsidRPr="00156D0A" w:rsidRDefault="00E017D6" w:rsidP="009B4542">
      <w:pPr>
        <w:spacing w:after="0"/>
        <w:ind w:firstLine="5040"/>
        <w:jc w:val="right"/>
        <w:rPr>
          <w:rFonts w:ascii="Times New Roman" w:hAnsi="Times New Roman" w:cs="Times New Roman"/>
        </w:rPr>
      </w:pPr>
      <w:r w:rsidRPr="00156D0A">
        <w:rPr>
          <w:rFonts w:ascii="Times New Roman" w:hAnsi="Times New Roman" w:cs="Times New Roman"/>
        </w:rPr>
        <w:t xml:space="preserve"> </w:t>
      </w:r>
    </w:p>
    <w:p w:rsidR="00E017D6" w:rsidRPr="00156D0A" w:rsidRDefault="00E017D6" w:rsidP="009B4542">
      <w:pPr>
        <w:spacing w:after="0"/>
        <w:ind w:firstLine="5040"/>
        <w:jc w:val="right"/>
        <w:rPr>
          <w:rFonts w:ascii="Times New Roman" w:hAnsi="Times New Roman" w:cs="Times New Roman"/>
        </w:rPr>
      </w:pPr>
    </w:p>
    <w:p w:rsidR="00E017D6" w:rsidRPr="003F353A" w:rsidRDefault="00E017D6" w:rsidP="00F86F1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53A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Pr="003F353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показателей  уточненного прогноза социально-экономического развития </w:t>
      </w:r>
    </w:p>
    <w:p w:rsidR="00E017D6" w:rsidRPr="003F353A" w:rsidRDefault="00E017D6" w:rsidP="002319A7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53A">
        <w:rPr>
          <w:rFonts w:ascii="Times New Roman" w:hAnsi="Times New Roman" w:cs="Times New Roman"/>
          <w:b/>
          <w:bCs/>
          <w:sz w:val="24"/>
          <w:szCs w:val="24"/>
        </w:rPr>
        <w:t xml:space="preserve">города Ржева Тверской области </w:t>
      </w:r>
    </w:p>
    <w:p w:rsidR="00E017D6" w:rsidRPr="003B6D3C" w:rsidRDefault="00E017D6" w:rsidP="002319A7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16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976"/>
        <w:gridCol w:w="6300"/>
        <w:gridCol w:w="1371"/>
        <w:gridCol w:w="1275"/>
        <w:gridCol w:w="1276"/>
        <w:gridCol w:w="1276"/>
        <w:gridCol w:w="1417"/>
        <w:gridCol w:w="1125"/>
      </w:tblGrid>
      <w:tr w:rsidR="00E017D6" w:rsidRPr="005C158B">
        <w:trPr>
          <w:cantSplit/>
          <w:tblHeader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F353A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3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C158B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 уточненного прогноза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C158B" w:rsidRDefault="00E017D6" w:rsidP="00E7066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C158B" w:rsidRDefault="00E017D6" w:rsidP="00E7066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2015 год</w:t>
            </w:r>
          </w:p>
          <w:p w:rsidR="00E017D6" w:rsidRPr="005C158B" w:rsidRDefault="00E017D6" w:rsidP="00E7066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C158B" w:rsidRDefault="00E017D6" w:rsidP="00E7066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 год оценка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C158B" w:rsidRDefault="00E017D6" w:rsidP="00E7066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 год</w:t>
            </w:r>
          </w:p>
          <w:p w:rsidR="00E017D6" w:rsidRPr="005C158B" w:rsidRDefault="00E017D6" w:rsidP="00E7066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C158B" w:rsidRDefault="00E017D6" w:rsidP="00E7066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 год</w:t>
            </w:r>
          </w:p>
          <w:p w:rsidR="00E017D6" w:rsidRPr="005C158B" w:rsidRDefault="00E017D6" w:rsidP="00E7066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C158B" w:rsidRDefault="00E017D6" w:rsidP="00E7066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2019 год</w:t>
            </w:r>
          </w:p>
          <w:p w:rsidR="00E017D6" w:rsidRPr="005C158B" w:rsidRDefault="00E017D6" w:rsidP="00E7066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</w:p>
        </w:tc>
      </w:tr>
      <w:tr w:rsidR="00E017D6" w:rsidRPr="003F353A">
        <w:trPr>
          <w:cantSplit/>
          <w:tblHeader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47BA3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7B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47BA3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7B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44528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E632F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63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E632F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63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E632F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63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E632F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63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E632F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63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A12F8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A12F8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2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Демография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A12F8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A12F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A12F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A12F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A12F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A12F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1643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1643E">
              <w:rPr>
                <w:rFonts w:ascii="Times New Roman" w:hAnsi="Times New Roman" w:cs="Times New Roman"/>
                <w:sz w:val="20"/>
                <w:szCs w:val="20"/>
              </w:rPr>
              <w:t xml:space="preserve">1.1 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1643E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1643E">
              <w:rPr>
                <w:rFonts w:ascii="Times New Roman" w:hAnsi="Times New Roman" w:cs="Times New Roman"/>
                <w:sz w:val="20"/>
                <w:szCs w:val="20"/>
              </w:rPr>
              <w:t>Численность постоянного населения (среднегодовая)</w:t>
            </w:r>
          </w:p>
          <w:p w:rsidR="00E017D6" w:rsidRPr="005E5EB5" w:rsidRDefault="00E017D6" w:rsidP="00B7766C">
            <w:pPr>
              <w:pStyle w:val="NoSpacing"/>
              <w:tabs>
                <w:tab w:val="left" w:pos="45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E5E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1643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43E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148A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2441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30180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712C3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712C3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A081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A081E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A081E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E5EB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A081E">
              <w:rPr>
                <w:rFonts w:ascii="Times New Roman" w:hAnsi="Times New Roman" w:cs="Times New Roman"/>
                <w:sz w:val="20"/>
                <w:szCs w:val="20"/>
              </w:rPr>
              <w:t xml:space="preserve">Число родившихся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A081E" w:rsidRDefault="00E017D6" w:rsidP="00EA2BA0">
            <w:pPr>
              <w:jc w:val="center"/>
            </w:pPr>
            <w:r w:rsidRPr="00FA081E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27ADD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ADD">
              <w:rPr>
                <w:rFonts w:ascii="Times New Roman" w:hAnsi="Times New Roman" w:cs="Times New Roman"/>
                <w:sz w:val="20"/>
                <w:szCs w:val="20"/>
              </w:rPr>
              <w:t>635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7521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2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96745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745"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64843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843">
              <w:rPr>
                <w:rFonts w:ascii="Times New Roman" w:hAnsi="Times New Roman" w:cs="Times New Roman"/>
                <w:sz w:val="20"/>
                <w:szCs w:val="20"/>
              </w:rPr>
              <w:t>588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64843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843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C5C8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C5C8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C5C8B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C5C8B">
              <w:rPr>
                <w:rFonts w:ascii="Times New Roman" w:hAnsi="Times New Roman" w:cs="Times New Roman"/>
                <w:sz w:val="20"/>
                <w:szCs w:val="20"/>
              </w:rPr>
              <w:t> Число умерших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C5C8B" w:rsidRDefault="00E017D6" w:rsidP="00EA2BA0">
            <w:pPr>
              <w:jc w:val="center"/>
            </w:pPr>
            <w:r w:rsidRPr="000C5C8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923D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3DC">
              <w:rPr>
                <w:rFonts w:ascii="Times New Roman" w:hAnsi="Times New Roman" w:cs="Times New Roman"/>
                <w:sz w:val="20"/>
                <w:szCs w:val="20"/>
              </w:rPr>
              <w:t>1032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B2F3A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2F3A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B2F3A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2F3A">
              <w:rPr>
                <w:rFonts w:ascii="Times New Roman" w:hAnsi="Times New Roman" w:cs="Times New Roman"/>
                <w:sz w:val="20"/>
                <w:szCs w:val="20"/>
              </w:rPr>
              <w:t>1044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B2F3A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2F3A">
              <w:rPr>
                <w:rFonts w:ascii="Times New Roman" w:hAnsi="Times New Roman" w:cs="Times New Roman"/>
                <w:sz w:val="20"/>
                <w:szCs w:val="20"/>
              </w:rPr>
              <w:t>1038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B2F3A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2F3A">
              <w:rPr>
                <w:rFonts w:ascii="Times New Roman" w:hAnsi="Times New Roman" w:cs="Times New Roman"/>
                <w:sz w:val="20"/>
                <w:szCs w:val="20"/>
              </w:rPr>
              <w:t>1032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364B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64B6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9274F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9274F">
              <w:rPr>
                <w:rFonts w:ascii="Times New Roman" w:hAnsi="Times New Roman" w:cs="Times New Roman"/>
                <w:sz w:val="20"/>
                <w:szCs w:val="20"/>
              </w:rPr>
              <w:t xml:space="preserve">Естественный прирост (убыль) населения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D7551" w:rsidRDefault="00E017D6" w:rsidP="00EA2BA0">
            <w:pPr>
              <w:jc w:val="center"/>
            </w:pPr>
            <w:r w:rsidRPr="00ED755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D452F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52F">
              <w:rPr>
                <w:rFonts w:ascii="Times New Roman" w:hAnsi="Times New Roman" w:cs="Times New Roman"/>
                <w:sz w:val="20"/>
                <w:szCs w:val="20"/>
              </w:rPr>
              <w:t>-397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0299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998">
              <w:rPr>
                <w:rFonts w:ascii="Times New Roman" w:hAnsi="Times New Roman" w:cs="Times New Roman"/>
                <w:sz w:val="20"/>
                <w:szCs w:val="20"/>
              </w:rPr>
              <w:t>-450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74AC5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AC5">
              <w:rPr>
                <w:rFonts w:ascii="Times New Roman" w:hAnsi="Times New Roman" w:cs="Times New Roman"/>
                <w:sz w:val="20"/>
                <w:szCs w:val="20"/>
              </w:rPr>
              <w:t>-450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B4A54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A54">
              <w:rPr>
                <w:rFonts w:ascii="Times New Roman" w:hAnsi="Times New Roman" w:cs="Times New Roman"/>
                <w:sz w:val="20"/>
                <w:szCs w:val="20"/>
              </w:rPr>
              <w:t>-450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F213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13C">
              <w:rPr>
                <w:rFonts w:ascii="Times New Roman" w:hAnsi="Times New Roman" w:cs="Times New Roman"/>
                <w:sz w:val="20"/>
                <w:szCs w:val="20"/>
              </w:rPr>
              <w:t>-450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6467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6467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C570C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C570C">
              <w:rPr>
                <w:rFonts w:ascii="Times New Roman" w:hAnsi="Times New Roman" w:cs="Times New Roman"/>
                <w:sz w:val="20"/>
                <w:szCs w:val="20"/>
              </w:rPr>
              <w:t xml:space="preserve">Число прибывших в город Ржев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C570C" w:rsidRDefault="00E017D6" w:rsidP="00EA2BA0">
            <w:pPr>
              <w:jc w:val="center"/>
            </w:pPr>
            <w:r w:rsidRPr="005C570C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82E07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E07">
              <w:rPr>
                <w:rFonts w:ascii="Times New Roman" w:hAnsi="Times New Roman" w:cs="Times New Roman"/>
                <w:sz w:val="20"/>
                <w:szCs w:val="20"/>
              </w:rPr>
              <w:t>1751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86C47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C47">
              <w:rPr>
                <w:rFonts w:ascii="Times New Roman" w:hAnsi="Times New Roman" w:cs="Times New Roman"/>
                <w:sz w:val="20"/>
                <w:szCs w:val="20"/>
              </w:rPr>
              <w:t>1740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E0990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990">
              <w:rPr>
                <w:rFonts w:ascii="Times New Roman" w:hAnsi="Times New Roman" w:cs="Times New Roman"/>
                <w:sz w:val="20"/>
                <w:szCs w:val="20"/>
              </w:rPr>
              <w:t>1730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C1B3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3C">
              <w:rPr>
                <w:rFonts w:ascii="Times New Roman" w:hAnsi="Times New Roman" w:cs="Times New Roman"/>
                <w:sz w:val="20"/>
                <w:szCs w:val="20"/>
              </w:rPr>
              <w:t>1720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C1B3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3C">
              <w:rPr>
                <w:rFonts w:ascii="Times New Roman" w:hAnsi="Times New Roman" w:cs="Times New Roman"/>
                <w:sz w:val="20"/>
                <w:szCs w:val="20"/>
              </w:rPr>
              <w:t>1710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2475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24752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24752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24752">
              <w:rPr>
                <w:rFonts w:ascii="Times New Roman" w:hAnsi="Times New Roman" w:cs="Times New Roman"/>
                <w:sz w:val="20"/>
                <w:szCs w:val="20"/>
              </w:rPr>
              <w:t xml:space="preserve">Число выбывших из города Ржева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4752" w:rsidRDefault="00E017D6" w:rsidP="00EA2BA0">
            <w:pPr>
              <w:jc w:val="center"/>
            </w:pPr>
            <w:r w:rsidRPr="00B2475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260B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0BC">
              <w:rPr>
                <w:rFonts w:ascii="Times New Roman" w:hAnsi="Times New Roman" w:cs="Times New Roman"/>
                <w:sz w:val="20"/>
                <w:szCs w:val="20"/>
              </w:rPr>
              <w:t>1637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260B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0BC">
              <w:rPr>
                <w:rFonts w:ascii="Times New Roman" w:hAnsi="Times New Roman" w:cs="Times New Roman"/>
                <w:sz w:val="20"/>
                <w:szCs w:val="20"/>
              </w:rPr>
              <w:t>1640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91941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941">
              <w:rPr>
                <w:rFonts w:ascii="Times New Roman" w:hAnsi="Times New Roman" w:cs="Times New Roman"/>
                <w:sz w:val="20"/>
                <w:szCs w:val="20"/>
              </w:rPr>
              <w:t>1630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60B97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B97">
              <w:rPr>
                <w:rFonts w:ascii="Times New Roman" w:hAnsi="Times New Roman" w:cs="Times New Roman"/>
                <w:sz w:val="20"/>
                <w:szCs w:val="20"/>
              </w:rPr>
              <w:t>1620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60B97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B97">
              <w:rPr>
                <w:rFonts w:ascii="Times New Roman" w:hAnsi="Times New Roman" w:cs="Times New Roman"/>
                <w:sz w:val="20"/>
                <w:szCs w:val="20"/>
              </w:rPr>
              <w:t>1610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F127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DF127C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F127C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DF127C">
              <w:rPr>
                <w:rFonts w:ascii="Times New Roman" w:hAnsi="Times New Roman" w:cs="Times New Roman"/>
                <w:sz w:val="20"/>
                <w:szCs w:val="20"/>
              </w:rPr>
              <w:t xml:space="preserve">Миграционный прирост населения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F127C" w:rsidRDefault="00E017D6" w:rsidP="00EA2BA0">
            <w:pPr>
              <w:jc w:val="center"/>
            </w:pPr>
            <w:r w:rsidRPr="00DF127C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B3E45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E45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90619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61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60823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82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935EA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5E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935EA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5E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17F3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17F3E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17F3E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17F3E">
              <w:rPr>
                <w:rFonts w:ascii="Times New Roman" w:hAnsi="Times New Roman" w:cs="Times New Roman"/>
                <w:sz w:val="20"/>
                <w:szCs w:val="20"/>
              </w:rPr>
              <w:t xml:space="preserve"> Возрастной состав населения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43002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39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2039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2039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2039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2039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2039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4300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43002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43002">
              <w:rPr>
                <w:rFonts w:ascii="Times New Roman" w:hAnsi="Times New Roman" w:cs="Times New Roman"/>
                <w:sz w:val="20"/>
                <w:szCs w:val="20"/>
              </w:rPr>
              <w:t>     0-17 лет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43002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A784D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84D">
              <w:rPr>
                <w:rFonts w:ascii="Times New Roman" w:hAnsi="Times New Roman" w:cs="Times New Roman"/>
                <w:sz w:val="20"/>
                <w:szCs w:val="20"/>
              </w:rPr>
              <w:t>10369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C25D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5D8">
              <w:rPr>
                <w:rFonts w:ascii="Times New Roman" w:hAnsi="Times New Roman" w:cs="Times New Roman"/>
                <w:sz w:val="20"/>
                <w:szCs w:val="20"/>
              </w:rPr>
              <w:t>10317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C3EF3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EF3">
              <w:rPr>
                <w:rFonts w:ascii="Times New Roman" w:hAnsi="Times New Roman" w:cs="Times New Roman"/>
                <w:sz w:val="20"/>
                <w:szCs w:val="20"/>
              </w:rPr>
              <w:t>10245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57F8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8">
              <w:rPr>
                <w:rFonts w:ascii="Times New Roman" w:hAnsi="Times New Roman" w:cs="Times New Roman"/>
                <w:sz w:val="20"/>
                <w:szCs w:val="20"/>
              </w:rPr>
              <w:t>10173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256C6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6C6">
              <w:rPr>
                <w:rFonts w:ascii="Times New Roman" w:hAnsi="Times New Roman" w:cs="Times New Roman"/>
                <w:sz w:val="20"/>
                <w:szCs w:val="20"/>
              </w:rPr>
              <w:t>10102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A4BB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470E4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470E4">
              <w:rPr>
                <w:rFonts w:ascii="Times New Roman" w:hAnsi="Times New Roman" w:cs="Times New Roman"/>
                <w:sz w:val="20"/>
                <w:szCs w:val="20"/>
              </w:rPr>
              <w:t>     18-24 лет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174EB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D04E2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4E2">
              <w:rPr>
                <w:rFonts w:ascii="Times New Roman" w:hAnsi="Times New Roman" w:cs="Times New Roman"/>
                <w:sz w:val="20"/>
                <w:szCs w:val="20"/>
              </w:rPr>
              <w:t>4228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2061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618">
              <w:rPr>
                <w:rFonts w:ascii="Times New Roman" w:hAnsi="Times New Roman" w:cs="Times New Roman"/>
                <w:sz w:val="20"/>
                <w:szCs w:val="20"/>
              </w:rPr>
              <w:t>4207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2061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618">
              <w:rPr>
                <w:rFonts w:ascii="Times New Roman" w:hAnsi="Times New Roman" w:cs="Times New Roman"/>
                <w:sz w:val="20"/>
                <w:szCs w:val="20"/>
              </w:rPr>
              <w:t>4177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43778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778">
              <w:rPr>
                <w:rFonts w:ascii="Times New Roman" w:hAnsi="Times New Roman" w:cs="Times New Roman"/>
                <w:sz w:val="20"/>
                <w:szCs w:val="20"/>
              </w:rPr>
              <w:t>4148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434F2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34F2">
              <w:rPr>
                <w:rFonts w:ascii="Times New Roman" w:hAnsi="Times New Roman" w:cs="Times New Roman"/>
                <w:sz w:val="20"/>
                <w:szCs w:val="20"/>
              </w:rPr>
              <w:t>4119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174E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470E4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470E4">
              <w:rPr>
                <w:rFonts w:ascii="Times New Roman" w:hAnsi="Times New Roman" w:cs="Times New Roman"/>
                <w:sz w:val="20"/>
                <w:szCs w:val="20"/>
              </w:rPr>
              <w:t>     25-29 лет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174EB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04A43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A43">
              <w:rPr>
                <w:rFonts w:ascii="Times New Roman" w:hAnsi="Times New Roman" w:cs="Times New Roman"/>
                <w:sz w:val="20"/>
                <w:szCs w:val="20"/>
              </w:rPr>
              <w:t>4150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159FA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9FA">
              <w:rPr>
                <w:rFonts w:ascii="Times New Roman" w:hAnsi="Times New Roman" w:cs="Times New Roman"/>
                <w:sz w:val="20"/>
                <w:szCs w:val="20"/>
              </w:rPr>
              <w:t>4129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3209B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209B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E13A3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3A3">
              <w:rPr>
                <w:rFonts w:ascii="Times New Roman" w:hAnsi="Times New Roman" w:cs="Times New Roman"/>
                <w:sz w:val="20"/>
                <w:szCs w:val="20"/>
              </w:rPr>
              <w:t>4072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C7DE6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DE6">
              <w:rPr>
                <w:rFonts w:ascii="Times New Roman" w:hAnsi="Times New Roman" w:cs="Times New Roman"/>
                <w:sz w:val="20"/>
                <w:szCs w:val="20"/>
              </w:rPr>
              <w:t>4043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174E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470E4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470E4">
              <w:rPr>
                <w:rFonts w:ascii="Times New Roman" w:hAnsi="Times New Roman" w:cs="Times New Roman"/>
                <w:sz w:val="20"/>
                <w:szCs w:val="20"/>
              </w:rPr>
              <w:t>     30-39 лет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01BC1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65F14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5F14">
              <w:rPr>
                <w:rFonts w:ascii="Times New Roman" w:hAnsi="Times New Roman" w:cs="Times New Roman"/>
                <w:sz w:val="20"/>
                <w:szCs w:val="20"/>
              </w:rPr>
              <w:t>9199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05DCA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CA">
              <w:rPr>
                <w:rFonts w:ascii="Times New Roman" w:hAnsi="Times New Roman" w:cs="Times New Roman"/>
                <w:sz w:val="20"/>
                <w:szCs w:val="20"/>
              </w:rPr>
              <w:t>9153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05DCA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CA">
              <w:rPr>
                <w:rFonts w:ascii="Times New Roman" w:hAnsi="Times New Roman" w:cs="Times New Roman"/>
                <w:sz w:val="20"/>
                <w:szCs w:val="20"/>
              </w:rPr>
              <w:t>9089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8571B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71B">
              <w:rPr>
                <w:rFonts w:ascii="Times New Roman" w:hAnsi="Times New Roman" w:cs="Times New Roman"/>
                <w:sz w:val="20"/>
                <w:szCs w:val="20"/>
              </w:rPr>
              <w:t>9025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8571B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71B">
              <w:rPr>
                <w:rFonts w:ascii="Times New Roman" w:hAnsi="Times New Roman" w:cs="Times New Roman"/>
                <w:sz w:val="20"/>
                <w:szCs w:val="20"/>
              </w:rPr>
              <w:t>8962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C65A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470E4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470E4">
              <w:rPr>
                <w:rFonts w:ascii="Times New Roman" w:hAnsi="Times New Roman" w:cs="Times New Roman"/>
                <w:sz w:val="20"/>
                <w:szCs w:val="20"/>
              </w:rPr>
              <w:t>     40-54 лет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C65A7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8763D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3D">
              <w:rPr>
                <w:rFonts w:ascii="Times New Roman" w:hAnsi="Times New Roman" w:cs="Times New Roman"/>
                <w:sz w:val="20"/>
                <w:szCs w:val="20"/>
              </w:rPr>
              <w:t>12778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9518B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8B">
              <w:rPr>
                <w:rFonts w:ascii="Times New Roman" w:hAnsi="Times New Roman" w:cs="Times New Roman"/>
                <w:sz w:val="20"/>
                <w:szCs w:val="20"/>
              </w:rPr>
              <w:t>12714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023DF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3DF">
              <w:rPr>
                <w:rFonts w:ascii="Times New Roman" w:hAnsi="Times New Roman" w:cs="Times New Roman"/>
                <w:sz w:val="20"/>
                <w:szCs w:val="20"/>
              </w:rPr>
              <w:t>12625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13627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627">
              <w:rPr>
                <w:rFonts w:ascii="Times New Roman" w:hAnsi="Times New Roman" w:cs="Times New Roman"/>
                <w:sz w:val="20"/>
                <w:szCs w:val="20"/>
              </w:rPr>
              <w:t>12537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C5C27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C27">
              <w:rPr>
                <w:rFonts w:ascii="Times New Roman" w:hAnsi="Times New Roman" w:cs="Times New Roman"/>
                <w:sz w:val="20"/>
                <w:szCs w:val="20"/>
              </w:rPr>
              <w:t>12449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C65A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470E4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470E4">
              <w:rPr>
                <w:rFonts w:ascii="Times New Roman" w:hAnsi="Times New Roman" w:cs="Times New Roman"/>
                <w:sz w:val="20"/>
                <w:szCs w:val="20"/>
              </w:rPr>
              <w:t>     55 лет и старше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A795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358CE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8CE">
              <w:rPr>
                <w:rFonts w:ascii="Times New Roman" w:hAnsi="Times New Roman" w:cs="Times New Roman"/>
                <w:sz w:val="20"/>
                <w:szCs w:val="20"/>
              </w:rPr>
              <w:t>19315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4EBF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EBF">
              <w:rPr>
                <w:rFonts w:ascii="Times New Roman" w:hAnsi="Times New Roman" w:cs="Times New Roman"/>
                <w:sz w:val="20"/>
                <w:szCs w:val="20"/>
              </w:rPr>
              <w:t>19218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9476B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76B">
              <w:rPr>
                <w:rFonts w:ascii="Times New Roman" w:hAnsi="Times New Roman" w:cs="Times New Roman"/>
                <w:sz w:val="20"/>
                <w:szCs w:val="20"/>
              </w:rPr>
              <w:t>19084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9476B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76B">
              <w:rPr>
                <w:rFonts w:ascii="Times New Roman" w:hAnsi="Times New Roman" w:cs="Times New Roman"/>
                <w:sz w:val="20"/>
                <w:szCs w:val="20"/>
              </w:rPr>
              <w:t>18950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9476B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76B">
              <w:rPr>
                <w:rFonts w:ascii="Times New Roman" w:hAnsi="Times New Roman" w:cs="Times New Roman"/>
                <w:sz w:val="20"/>
                <w:szCs w:val="20"/>
              </w:rPr>
              <w:t>18818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94D7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94D7A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94D7A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94D7A">
              <w:rPr>
                <w:rFonts w:ascii="Times New Roman" w:hAnsi="Times New Roman" w:cs="Times New Roman"/>
                <w:sz w:val="20"/>
                <w:szCs w:val="20"/>
              </w:rPr>
              <w:t xml:space="preserve"> Число пенсионеров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94D7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D7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2010C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10C">
              <w:rPr>
                <w:rFonts w:ascii="Times New Roman" w:hAnsi="Times New Roman" w:cs="Times New Roman"/>
                <w:sz w:val="20"/>
                <w:szCs w:val="20"/>
              </w:rPr>
              <w:t>17347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B4B72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B72">
              <w:rPr>
                <w:rFonts w:ascii="Times New Roman" w:hAnsi="Times New Roman" w:cs="Times New Roman"/>
                <w:sz w:val="20"/>
                <w:szCs w:val="20"/>
              </w:rPr>
              <w:t>17260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4393B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3B">
              <w:rPr>
                <w:rFonts w:ascii="Times New Roman" w:hAnsi="Times New Roman" w:cs="Times New Roman"/>
                <w:sz w:val="20"/>
                <w:szCs w:val="20"/>
              </w:rPr>
              <w:t>17139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128F1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8F1">
              <w:rPr>
                <w:rFonts w:ascii="Times New Roman" w:hAnsi="Times New Roman" w:cs="Times New Roman"/>
                <w:sz w:val="20"/>
                <w:szCs w:val="20"/>
              </w:rPr>
              <w:t>17019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83481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481">
              <w:rPr>
                <w:rFonts w:ascii="Times New Roman" w:hAnsi="Times New Roman" w:cs="Times New Roman"/>
                <w:sz w:val="20"/>
                <w:szCs w:val="20"/>
              </w:rPr>
              <w:t>16900</w:t>
            </w:r>
          </w:p>
        </w:tc>
      </w:tr>
      <w:tr w:rsidR="00E017D6" w:rsidRPr="003F353A">
        <w:trPr>
          <w:cantSplit/>
          <w:trHeight w:val="65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65E0D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65E0D" w:rsidRDefault="00E017D6" w:rsidP="00772F7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5E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Рынок труда и уровень жизни населения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65E0D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65E0D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65E0D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65E0D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65E0D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65E0D" w:rsidRDefault="00E017D6" w:rsidP="00AF4825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E74A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E74A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5592C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5592C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 трудоспособного возраста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D201D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01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  <w:r w:rsidRPr="003470E4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F5A51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C310F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C310F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72073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8658E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0298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0298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02988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02988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занятых в экономике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02988" w:rsidRDefault="00E017D6" w:rsidP="00EA2BA0">
            <w:pPr>
              <w:jc w:val="center"/>
            </w:pPr>
            <w:r w:rsidRPr="00B02988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E125B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25B">
              <w:rPr>
                <w:rFonts w:ascii="Times New Roman" w:hAnsi="Times New Roman" w:cs="Times New Roman"/>
                <w:sz w:val="20"/>
                <w:szCs w:val="20"/>
              </w:rPr>
              <w:t>27080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7701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018">
              <w:rPr>
                <w:rFonts w:ascii="Times New Roman" w:hAnsi="Times New Roman" w:cs="Times New Roman"/>
                <w:sz w:val="20"/>
                <w:szCs w:val="20"/>
              </w:rPr>
              <w:t>26940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80107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07">
              <w:rPr>
                <w:rFonts w:ascii="Times New Roman" w:hAnsi="Times New Roman" w:cs="Times New Roman"/>
                <w:sz w:val="20"/>
                <w:szCs w:val="20"/>
              </w:rPr>
              <w:t>26750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D07EF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7EF">
              <w:rPr>
                <w:rFonts w:ascii="Times New Roman" w:hAnsi="Times New Roman" w:cs="Times New Roman"/>
                <w:sz w:val="20"/>
                <w:szCs w:val="20"/>
              </w:rPr>
              <w:t>26560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E002E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02E">
              <w:rPr>
                <w:rFonts w:ascii="Times New Roman" w:hAnsi="Times New Roman" w:cs="Times New Roman"/>
                <w:sz w:val="20"/>
                <w:szCs w:val="20"/>
              </w:rPr>
              <w:t>26370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E30C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E30C7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E30C7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E30C7">
              <w:rPr>
                <w:rFonts w:ascii="Times New Roman" w:hAnsi="Times New Roman" w:cs="Times New Roman"/>
                <w:sz w:val="20"/>
                <w:szCs w:val="20"/>
              </w:rPr>
              <w:t xml:space="preserve">Среднесписочная численность работников крупных и средних предприятий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E30C7" w:rsidRDefault="00E017D6" w:rsidP="00EA2BA0">
            <w:pPr>
              <w:jc w:val="center"/>
            </w:pPr>
            <w:r w:rsidRPr="00AE30C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512FD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57185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590E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B7DC4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14984,7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0274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14909,8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65B0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65B0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65B02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65B0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индивидуальных предпринимателей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65B02" w:rsidRDefault="00E017D6" w:rsidP="00EA2BA0">
            <w:pPr>
              <w:jc w:val="center"/>
            </w:pPr>
            <w:r w:rsidRPr="00965B0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50EAE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EAE">
              <w:rPr>
                <w:rFonts w:ascii="Times New Roman" w:hAnsi="Times New Roman" w:cs="Times New Roman"/>
                <w:sz w:val="20"/>
                <w:szCs w:val="20"/>
              </w:rPr>
              <w:t>1215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B7931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931">
              <w:rPr>
                <w:rFonts w:ascii="Times New Roman" w:hAnsi="Times New Roman" w:cs="Times New Roman"/>
                <w:sz w:val="20"/>
                <w:szCs w:val="20"/>
              </w:rPr>
              <w:t>1235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B7931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931">
              <w:rPr>
                <w:rFonts w:ascii="Times New Roman" w:hAnsi="Times New Roman" w:cs="Times New Roman"/>
                <w:sz w:val="20"/>
                <w:szCs w:val="20"/>
              </w:rPr>
              <w:t>1255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B7931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931">
              <w:rPr>
                <w:rFonts w:ascii="Times New Roman" w:hAnsi="Times New Roman" w:cs="Times New Roman"/>
                <w:sz w:val="20"/>
                <w:szCs w:val="20"/>
              </w:rPr>
              <w:t>1275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B7931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931"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F0CF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F0CF0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56097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56097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наемных работников индивидуальных предпринимателей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56097" w:rsidRDefault="00E017D6" w:rsidP="00EA2BA0">
            <w:pPr>
              <w:jc w:val="center"/>
            </w:pPr>
            <w:r w:rsidRPr="0045609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613A0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3A0">
              <w:rPr>
                <w:rFonts w:ascii="Times New Roman" w:hAnsi="Times New Roman" w:cs="Times New Roman"/>
                <w:sz w:val="20"/>
                <w:szCs w:val="20"/>
              </w:rPr>
              <w:t>2232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E241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E241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E241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E241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5609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56097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45C62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45C62">
              <w:rPr>
                <w:rFonts w:ascii="Times New Roman" w:hAnsi="Times New Roman" w:cs="Times New Roman"/>
                <w:sz w:val="20"/>
                <w:szCs w:val="20"/>
              </w:rPr>
              <w:t>Фонд оплаты труда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45C62" w:rsidRDefault="00E017D6" w:rsidP="00EA2BA0">
            <w:pPr>
              <w:jc w:val="center"/>
            </w:pPr>
            <w:r w:rsidRPr="00745C62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F7EE5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F1183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B08B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5066,6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376C5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5187,1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376C5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5313,2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45C6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45C62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B075D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B075D">
              <w:rPr>
                <w:rFonts w:ascii="Times New Roman" w:hAnsi="Times New Roman" w:cs="Times New Roman"/>
                <w:sz w:val="20"/>
                <w:szCs w:val="20"/>
              </w:rPr>
              <w:t xml:space="preserve">Фонд оплаты труда на крупных и средних предприятиях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B075D" w:rsidRDefault="00E017D6" w:rsidP="00EA2BA0">
            <w:pPr>
              <w:jc w:val="center"/>
            </w:pPr>
            <w:r w:rsidRPr="00FB075D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4424D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4402,3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E3189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4516,7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E3189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4634,1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E3189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4754,6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E3189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4878,2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13FE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13FE0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13FE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13FE0"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 одного работника в целом по городу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13FE0" w:rsidRDefault="00E017D6" w:rsidP="00EA2BA0">
            <w:pPr>
              <w:jc w:val="center"/>
            </w:pPr>
            <w:r w:rsidRPr="00C13FE0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E241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E241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15259,5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E241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15783,8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E241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16274,8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E2418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16790,5</w:t>
            </w:r>
          </w:p>
        </w:tc>
      </w:tr>
      <w:tr w:rsidR="00E017D6" w:rsidRPr="00F32A30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D147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D1479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D147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D1479">
              <w:rPr>
                <w:rFonts w:ascii="Times New Roman" w:hAnsi="Times New Roman" w:cs="Times New Roman"/>
                <w:sz w:val="20"/>
                <w:szCs w:val="20"/>
              </w:rPr>
              <w:t xml:space="preserve">Среднемесячная заработная плата работников крупных и средних предприятий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D1479" w:rsidRDefault="00E017D6" w:rsidP="00EA2BA0">
            <w:pPr>
              <w:jc w:val="center"/>
            </w:pPr>
            <w:r w:rsidRPr="008D147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C37AF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164">
              <w:rPr>
                <w:rFonts w:ascii="Times New Roman" w:hAnsi="Times New Roman" w:cs="Times New Roman"/>
                <w:sz w:val="20"/>
                <w:szCs w:val="20"/>
              </w:rPr>
              <w:t>24116,6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32A30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A30">
              <w:rPr>
                <w:rFonts w:ascii="Times New Roman" w:hAnsi="Times New Roman" w:cs="Times New Roman"/>
                <w:sz w:val="20"/>
                <w:szCs w:val="20"/>
              </w:rPr>
              <w:t>25081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32A30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A30">
              <w:rPr>
                <w:rFonts w:ascii="Times New Roman" w:hAnsi="Times New Roman" w:cs="Times New Roman"/>
                <w:sz w:val="20"/>
                <w:szCs w:val="20"/>
              </w:rPr>
              <w:t>26085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32A30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A30">
              <w:rPr>
                <w:rFonts w:ascii="Times New Roman" w:hAnsi="Times New Roman" w:cs="Times New Roman"/>
                <w:sz w:val="20"/>
                <w:szCs w:val="20"/>
              </w:rPr>
              <w:t>27128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32A30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A30">
              <w:rPr>
                <w:rFonts w:ascii="Times New Roman" w:hAnsi="Times New Roman" w:cs="Times New Roman"/>
                <w:sz w:val="20"/>
                <w:szCs w:val="20"/>
              </w:rPr>
              <w:t>28213</w:t>
            </w:r>
          </w:p>
        </w:tc>
      </w:tr>
      <w:tr w:rsidR="00E017D6" w:rsidRPr="003F353A">
        <w:trPr>
          <w:cantSplit/>
          <w:trHeight w:val="1845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D147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D1479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91126">
              <w:rPr>
                <w:rFonts w:ascii="Times New Roman" w:hAnsi="Times New Roman" w:cs="Times New Roman"/>
                <w:sz w:val="20"/>
                <w:szCs w:val="20"/>
              </w:rPr>
              <w:t>Среднемесячная начисленная заработная плата работников муниципальных учреждений социальной сферы, всего</w:t>
            </w:r>
          </w:p>
          <w:p w:rsidR="00E017D6" w:rsidRPr="0099112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9541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9541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E017D6" w:rsidRPr="00C9541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95414">
              <w:rPr>
                <w:rFonts w:ascii="Times New Roman" w:hAnsi="Times New Roman" w:cs="Times New Roman"/>
                <w:sz w:val="20"/>
                <w:szCs w:val="20"/>
              </w:rPr>
              <w:t> - педагогов детских дошкольных учреждений</w:t>
            </w:r>
          </w:p>
          <w:p w:rsidR="00E017D6" w:rsidRPr="00C9541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95414">
              <w:rPr>
                <w:rFonts w:ascii="Times New Roman" w:hAnsi="Times New Roman" w:cs="Times New Roman"/>
                <w:sz w:val="20"/>
                <w:szCs w:val="20"/>
              </w:rPr>
              <w:t>-  учителей муниципальных общеобразовательных учреждений</w:t>
            </w:r>
          </w:p>
          <w:p w:rsidR="00E017D6" w:rsidRPr="00C127A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127AA">
              <w:rPr>
                <w:rFonts w:ascii="Times New Roman" w:hAnsi="Times New Roman" w:cs="Times New Roman"/>
                <w:sz w:val="20"/>
                <w:szCs w:val="20"/>
              </w:rPr>
              <w:t>- педагогов муниципальных учреждений дополнительного образования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017D6" w:rsidRDefault="00E017D6" w:rsidP="00D70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70508" w:rsidRDefault="00E017D6" w:rsidP="00D70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508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  <w:p w:rsidR="00E017D6" w:rsidRDefault="00E017D6" w:rsidP="00D70508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70508" w:rsidRDefault="00E017D6" w:rsidP="00D70508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508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  <w:p w:rsidR="00E017D6" w:rsidRDefault="00E017D6" w:rsidP="00D70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508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  <w:p w:rsidR="00E017D6" w:rsidRPr="00991126" w:rsidRDefault="00E017D6" w:rsidP="00D70508">
            <w:pPr>
              <w:spacing w:after="0" w:line="240" w:lineRule="auto"/>
              <w:jc w:val="center"/>
            </w:pPr>
            <w:r w:rsidRPr="00D70508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15899,4</w:t>
            </w: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19938,1</w:t>
            </w: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26809,6</w:t>
            </w: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19041,7</w:t>
            </w:r>
          </w:p>
          <w:p w:rsidR="00E017D6" w:rsidRPr="0094424D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16109,9</w:t>
            </w: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19750,0</w:t>
            </w: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25006,0</w:t>
            </w:r>
          </w:p>
          <w:p w:rsidR="00E017D6" w:rsidRPr="0094424D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16415,1</w:t>
            </w: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19750,0</w:t>
            </w:r>
          </w:p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26000,0</w:t>
            </w:r>
          </w:p>
          <w:p w:rsidR="00E017D6" w:rsidRPr="0094424D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16415,1</w:t>
            </w:r>
          </w:p>
          <w:p w:rsidR="00E017D6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19750,0</w:t>
            </w:r>
          </w:p>
          <w:p w:rsidR="00E017D6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26000,0</w:t>
            </w:r>
          </w:p>
          <w:p w:rsidR="00E017D6" w:rsidRPr="0094424D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19100,0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16415,1</w:t>
            </w:r>
          </w:p>
          <w:p w:rsidR="00E017D6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19750,0</w:t>
            </w:r>
          </w:p>
          <w:p w:rsidR="00E017D6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26000,0</w:t>
            </w:r>
          </w:p>
          <w:p w:rsidR="00E017D6" w:rsidRPr="0094424D" w:rsidRDefault="00E017D6" w:rsidP="0042116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19100,0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257F1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257F1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423F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423F0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среднемесячной  начисленной заработной платы работников муниципальных учреждений социальной сферы к среднемесячной  заработной плате работников крупных и средних предприятий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423F0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3F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4424D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4424D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4424D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4424D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4424D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779A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779AC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8516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85164">
              <w:rPr>
                <w:rFonts w:ascii="Times New Roman" w:hAnsi="Times New Roman" w:cs="Times New Roman"/>
                <w:sz w:val="20"/>
                <w:szCs w:val="20"/>
              </w:rPr>
              <w:t xml:space="preserve">Величина прожиточного минимума в среднем на 1 человека в месяц по Тверской области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8516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164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72139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76C">
              <w:rPr>
                <w:rFonts w:ascii="Times New Roman" w:hAnsi="Times New Roman" w:cs="Times New Roman"/>
                <w:sz w:val="20"/>
                <w:szCs w:val="20"/>
              </w:rPr>
              <w:t>9427,49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9848,67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10341,1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10858,1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6100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11401,1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8516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85164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F5DEF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F5DEF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официально зарегистрированных безработных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7457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45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72139" w:rsidRDefault="00E017D6" w:rsidP="00C9225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DEF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C9225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C9225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186E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186E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C6A4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C6A46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F5DEF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F5DEF">
              <w:rPr>
                <w:rFonts w:ascii="Times New Roman" w:hAnsi="Times New Roman" w:cs="Times New Roman"/>
                <w:sz w:val="20"/>
                <w:szCs w:val="20"/>
              </w:rPr>
              <w:t>Уровень регистрируемой безработицы (в % к экономически активному населению)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C460B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60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72139" w:rsidRDefault="00E017D6" w:rsidP="00C9225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C9225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C9225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186E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72139" w:rsidRDefault="00E017D6" w:rsidP="00186E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C460B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94035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40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 Экономический потенциал территории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94035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94035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94035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94035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94035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94035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C460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C460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0C460B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35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0C46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Экономический оборот организаций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0C460B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0C460B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0C460B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0C460B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0C460B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0C460B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972E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972EB">
              <w:rPr>
                <w:rFonts w:ascii="Times New Roman" w:hAnsi="Times New Roman" w:cs="Times New Roman"/>
                <w:sz w:val="20"/>
                <w:szCs w:val="20"/>
              </w:rPr>
              <w:t>3.1.1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31812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3181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юридических лиц, учтенных в Статрегистре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31812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81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72139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D86AB3">
            <w:pPr>
              <w:jc w:val="center"/>
            </w:pPr>
            <w:r w:rsidRPr="00F24E83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D86AB3">
            <w:pPr>
              <w:jc w:val="center"/>
            </w:pPr>
            <w:r w:rsidRPr="00F24E83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D86AB3">
            <w:pPr>
              <w:jc w:val="center"/>
            </w:pPr>
            <w:r w:rsidRPr="00F24E83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D86AB3">
            <w:pPr>
              <w:jc w:val="center"/>
            </w:pPr>
            <w:r w:rsidRPr="00F24E83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</w:tr>
      <w:tr w:rsidR="00E017D6" w:rsidRPr="003F353A">
        <w:trPr>
          <w:cantSplit/>
          <w:trHeight w:val="360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41B3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41B39">
              <w:rPr>
                <w:rFonts w:ascii="Times New Roman" w:hAnsi="Times New Roman" w:cs="Times New Roman"/>
                <w:sz w:val="20"/>
                <w:szCs w:val="20"/>
              </w:rPr>
              <w:t>3.1.2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B71E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B71EB">
              <w:rPr>
                <w:rFonts w:ascii="Times New Roman" w:hAnsi="Times New Roman" w:cs="Times New Roman"/>
                <w:sz w:val="20"/>
                <w:szCs w:val="20"/>
              </w:rPr>
              <w:t xml:space="preserve">Оборот крупных и средних организаций </w:t>
            </w:r>
            <w:r w:rsidRPr="007B71E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B71EB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1EB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D444A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44A">
              <w:rPr>
                <w:rFonts w:ascii="Times New Roman" w:hAnsi="Times New Roman" w:cs="Times New Roman"/>
                <w:sz w:val="20"/>
                <w:szCs w:val="20"/>
              </w:rPr>
              <w:t>14012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13F0C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10572,9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13F0C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11022,7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13F0C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11463,6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13F0C" w:rsidRDefault="00E017D6" w:rsidP="00AE51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11921,5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7572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75723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D41682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16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16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Производство промышленной продукции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833249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33249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33249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833249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33249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33249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B48E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B48EE">
              <w:rPr>
                <w:rFonts w:ascii="Times New Roman" w:hAnsi="Times New Roman" w:cs="Times New Roman"/>
                <w:sz w:val="20"/>
                <w:szCs w:val="20"/>
              </w:rPr>
              <w:t>3.2.1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D4E77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D4E77">
              <w:rPr>
                <w:rFonts w:ascii="Times New Roman" w:hAnsi="Times New Roman" w:cs="Times New Roman"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(итого по разделам C, D, E)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7D6" w:rsidRPr="00E56FD4" w:rsidRDefault="00E017D6" w:rsidP="00E56F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D4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69143B" w:rsidRDefault="00E01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43B">
              <w:rPr>
                <w:rFonts w:ascii="Times New Roman" w:hAnsi="Times New Roman" w:cs="Times New Roman"/>
                <w:sz w:val="20"/>
                <w:szCs w:val="20"/>
              </w:rPr>
              <w:t>9839,1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7D6" w:rsidRPr="00463B03" w:rsidRDefault="00E01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B03">
              <w:rPr>
                <w:rFonts w:ascii="Times New Roman" w:hAnsi="Times New Roman" w:cs="Times New Roman"/>
                <w:sz w:val="20"/>
                <w:szCs w:val="20"/>
              </w:rPr>
              <w:t>9054,4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7D6" w:rsidRPr="002E1B40" w:rsidRDefault="00E01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B40">
              <w:rPr>
                <w:rFonts w:ascii="Times New Roman" w:hAnsi="Times New Roman" w:cs="Times New Roman"/>
                <w:sz w:val="20"/>
                <w:szCs w:val="20"/>
              </w:rPr>
              <w:t>9770,1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7D6" w:rsidRPr="007019E9" w:rsidRDefault="00E01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9E9">
              <w:rPr>
                <w:rFonts w:ascii="Times New Roman" w:hAnsi="Times New Roman" w:cs="Times New Roman"/>
                <w:sz w:val="20"/>
                <w:szCs w:val="20"/>
              </w:rPr>
              <w:t>10403,1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7D6" w:rsidRPr="00632E70" w:rsidRDefault="00E01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E70">
              <w:rPr>
                <w:rFonts w:ascii="Times New Roman" w:hAnsi="Times New Roman" w:cs="Times New Roman"/>
                <w:sz w:val="20"/>
                <w:szCs w:val="20"/>
              </w:rPr>
              <w:t>10994,8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C12E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C12EC">
              <w:rPr>
                <w:rFonts w:ascii="Times New Roman" w:hAnsi="Times New Roman" w:cs="Times New Roman"/>
                <w:sz w:val="20"/>
                <w:szCs w:val="20"/>
              </w:rPr>
              <w:t>3.2.2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A6C5F" w:rsidRDefault="00E017D6" w:rsidP="00D2002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A6C5F">
              <w:rPr>
                <w:rFonts w:ascii="Times New Roman" w:hAnsi="Times New Roman" w:cs="Times New Roman"/>
                <w:sz w:val="20"/>
                <w:szCs w:val="20"/>
              </w:rPr>
              <w:t xml:space="preserve">Индекс промышленного производства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85CE8" w:rsidRDefault="00E017D6" w:rsidP="00EA2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CE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C60616" w:rsidRDefault="00E01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616"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7D6" w:rsidRPr="007764F4" w:rsidRDefault="00E01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4F4">
              <w:rPr>
                <w:rFonts w:ascii="Times New Roman" w:hAnsi="Times New Roman" w:cs="Times New Roman"/>
                <w:sz w:val="20"/>
                <w:szCs w:val="20"/>
              </w:rPr>
              <w:t>87,3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7D6" w:rsidRPr="001E0A71" w:rsidRDefault="00E01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A71">
              <w:rPr>
                <w:rFonts w:ascii="Times New Roman" w:hAnsi="Times New Roman" w:cs="Times New Roman"/>
                <w:sz w:val="20"/>
                <w:szCs w:val="20"/>
              </w:rPr>
              <w:t>102,9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7D6" w:rsidRPr="0027219A" w:rsidRDefault="00E01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219A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7D6" w:rsidRPr="0027219A" w:rsidRDefault="00E01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219A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0021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D00216">
              <w:rPr>
                <w:rFonts w:ascii="Times New Roman" w:hAnsi="Times New Roman" w:cs="Times New Roman"/>
                <w:sz w:val="20"/>
                <w:szCs w:val="20"/>
              </w:rPr>
              <w:t>3.2.3.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F114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F1142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Производство важнейших видов продукции в натуральном выражении </w:t>
            </w:r>
          </w:p>
          <w:p w:rsidR="00E017D6" w:rsidRPr="007C1E0D" w:rsidRDefault="00E017D6" w:rsidP="00F86F1D">
            <w:pPr>
              <w:pStyle w:val="NoSpacing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C1E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Информация не публикуется в целях обеспечения конфиденциальности  данных, полученных от организаций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1E0D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C1E0D" w:rsidRDefault="00E017D6" w:rsidP="007C1E0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1E0D" w:rsidRDefault="00E017D6" w:rsidP="007C1E0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1E0D" w:rsidRDefault="00E017D6" w:rsidP="007C1E0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1E0D" w:rsidRDefault="00E017D6" w:rsidP="007C1E0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1E0D" w:rsidRDefault="00E017D6" w:rsidP="007C1E0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B4AE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B4AE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BB4AE5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4A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Потребительский рынок                     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BB4AE5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BB4AE5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BB4AE5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BB4AE5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BB4AE5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BB4AE5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4163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41633">
              <w:rPr>
                <w:rFonts w:ascii="Times New Roman" w:hAnsi="Times New Roman" w:cs="Times New Roman"/>
                <w:sz w:val="20"/>
                <w:szCs w:val="20"/>
              </w:rPr>
              <w:t>3.3.1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93EA9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93EA9">
              <w:rPr>
                <w:rFonts w:ascii="Times New Roman" w:hAnsi="Times New Roman" w:cs="Times New Roman"/>
                <w:sz w:val="20"/>
                <w:szCs w:val="20"/>
              </w:rPr>
              <w:t xml:space="preserve">Оборот розничной торговли по крупным и средним организациям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EA9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93EA9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предыдущему году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F4A">
              <w:rPr>
                <w:rFonts w:ascii="Times New Roman" w:hAnsi="Times New Roman" w:cs="Times New Roman"/>
                <w:sz w:val="20"/>
                <w:szCs w:val="20"/>
              </w:rPr>
              <w:t>2301,5</w:t>
            </w: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73F4A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2464,9</w:t>
            </w: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522C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2580,8</w:t>
            </w: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522C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2684,0</w:t>
            </w: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522C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2791,4</w:t>
            </w: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522C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96BB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96BB2">
              <w:rPr>
                <w:rFonts w:ascii="Times New Roman" w:hAnsi="Times New Roman" w:cs="Times New Roman"/>
                <w:sz w:val="20"/>
                <w:szCs w:val="20"/>
              </w:rPr>
              <w:t>3.3.2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96BB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96BB2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продовольственных и непродовольственных товаров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96BB2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B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13F0C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13F0C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13F0C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13F0C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13F0C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96BB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96BB2">
              <w:rPr>
                <w:rFonts w:ascii="Times New Roman" w:hAnsi="Times New Roman" w:cs="Times New Roman"/>
                <w:sz w:val="20"/>
                <w:szCs w:val="20"/>
              </w:rPr>
              <w:t>3.3.3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96BB2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96BB2">
              <w:rPr>
                <w:rFonts w:ascii="Times New Roman" w:hAnsi="Times New Roman" w:cs="Times New Roman"/>
                <w:sz w:val="20"/>
                <w:szCs w:val="20"/>
              </w:rPr>
              <w:t xml:space="preserve">Оборот общественного питания по крупным и средним организациям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BB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96BB2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предыдущему году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E2D">
              <w:rPr>
                <w:rFonts w:ascii="Times New Roman" w:hAnsi="Times New Roman" w:cs="Times New Roman"/>
                <w:sz w:val="20"/>
                <w:szCs w:val="20"/>
              </w:rPr>
              <w:t>48,6</w:t>
            </w: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71E2D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F182C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F182C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F182C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F182C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C62C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C62C5">
              <w:rPr>
                <w:rFonts w:ascii="Times New Roman" w:hAnsi="Times New Roman" w:cs="Times New Roman"/>
                <w:sz w:val="20"/>
                <w:szCs w:val="20"/>
              </w:rPr>
              <w:t>3.3.4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8575D">
              <w:rPr>
                <w:rFonts w:ascii="Times New Roman" w:hAnsi="Times New Roman" w:cs="Times New Roman"/>
                <w:sz w:val="20"/>
                <w:szCs w:val="20"/>
              </w:rPr>
              <w:t xml:space="preserve">Объем платных услуг населению по крупным и средним организациям, всего </w:t>
            </w:r>
          </w:p>
          <w:p w:rsidR="00E017D6" w:rsidRPr="0028575D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5D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8575D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 к предыдущему году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974">
              <w:rPr>
                <w:rFonts w:ascii="Times New Roman" w:hAnsi="Times New Roman" w:cs="Times New Roman"/>
                <w:sz w:val="20"/>
                <w:szCs w:val="20"/>
              </w:rPr>
              <w:t>622,5</w:t>
            </w: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21974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2AF4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522,7</w:t>
            </w:r>
          </w:p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2AF4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547,2</w:t>
            </w:r>
          </w:p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2AF4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565,4</w:t>
            </w:r>
          </w:p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2AF4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587,9</w:t>
            </w:r>
          </w:p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2AF4" w:rsidRDefault="00E017D6" w:rsidP="00D76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002E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002E8">
              <w:rPr>
                <w:rFonts w:ascii="Times New Roman" w:hAnsi="Times New Roman" w:cs="Times New Roman"/>
                <w:sz w:val="20"/>
                <w:szCs w:val="20"/>
              </w:rPr>
              <w:t>3.3.5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1648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16488">
              <w:rPr>
                <w:rFonts w:ascii="Times New Roman" w:hAnsi="Times New Roman" w:cs="Times New Roman"/>
                <w:sz w:val="20"/>
                <w:szCs w:val="20"/>
              </w:rPr>
              <w:t xml:space="preserve">Сводный индекс потребительских цен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1648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48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95F08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5F08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5F08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5F08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5F08" w:rsidRDefault="00E017D6" w:rsidP="0015703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E017D6" w:rsidRPr="003F353A">
        <w:trPr>
          <w:cantSplit/>
          <w:trHeight w:val="319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B008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B008D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A855F8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7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</w:t>
            </w:r>
            <w:r w:rsidRPr="00A855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униципальный сектор экономики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497A7B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846EB" w:rsidRDefault="00E017D6" w:rsidP="00497A7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846EB" w:rsidRDefault="00E017D6" w:rsidP="00497A7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8846EB" w:rsidRDefault="00E017D6" w:rsidP="00497A7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846EB" w:rsidRDefault="00E017D6" w:rsidP="00497A7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846EB" w:rsidRDefault="00E017D6" w:rsidP="00497A7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3187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3187C">
              <w:rPr>
                <w:rFonts w:ascii="Times New Roman" w:hAnsi="Times New Roman" w:cs="Times New Roman"/>
                <w:sz w:val="20"/>
                <w:szCs w:val="20"/>
              </w:rPr>
              <w:t>3.4.1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84F1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4F10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муниципального имущества, находящегося в собственности муниципального образования «Город Ржев» без учета стоимости земельных участков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3625C" w:rsidRDefault="00E017D6" w:rsidP="00EA2BA0">
            <w:pPr>
              <w:jc w:val="center"/>
            </w:pPr>
            <w:r w:rsidRPr="00A3625C">
              <w:rPr>
                <w:rFonts w:ascii="Times New Roman" w:hAnsi="Times New Roman" w:cs="Times New Roman"/>
                <w:sz w:val="20"/>
                <w:szCs w:val="20"/>
              </w:rPr>
              <w:t>млрд.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5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920A8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0A8">
              <w:rPr>
                <w:rFonts w:ascii="Times New Roman" w:hAnsi="Times New Roman" w:cs="Times New Roman"/>
                <w:sz w:val="20"/>
                <w:szCs w:val="20"/>
              </w:rPr>
              <w:t>1,596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157B1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7B1">
              <w:rPr>
                <w:rFonts w:ascii="Times New Roman" w:hAnsi="Times New Roman" w:cs="Times New Roman"/>
                <w:sz w:val="20"/>
                <w:szCs w:val="20"/>
              </w:rPr>
              <w:t>1,593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E23EC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3EC">
              <w:rPr>
                <w:rFonts w:ascii="Times New Roman" w:hAnsi="Times New Roman" w:cs="Times New Roman"/>
                <w:sz w:val="20"/>
                <w:szCs w:val="20"/>
              </w:rPr>
              <w:t>1,596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C04DB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4DB">
              <w:rPr>
                <w:rFonts w:ascii="Times New Roman" w:hAnsi="Times New Roman" w:cs="Times New Roman"/>
                <w:sz w:val="20"/>
                <w:szCs w:val="20"/>
              </w:rPr>
              <w:t>1,596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C04DB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4DB">
              <w:rPr>
                <w:rFonts w:ascii="Times New Roman" w:hAnsi="Times New Roman" w:cs="Times New Roman"/>
                <w:sz w:val="20"/>
                <w:szCs w:val="20"/>
              </w:rPr>
              <w:t>1,596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31B9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31B98">
              <w:rPr>
                <w:rFonts w:ascii="Times New Roman" w:hAnsi="Times New Roman" w:cs="Times New Roman"/>
                <w:sz w:val="20"/>
                <w:szCs w:val="20"/>
              </w:rPr>
              <w:t>3.4.2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D4CF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CF4">
              <w:rPr>
                <w:rFonts w:ascii="Times New Roman" w:hAnsi="Times New Roman" w:cs="Times New Roman"/>
                <w:sz w:val="20"/>
                <w:szCs w:val="20"/>
              </w:rPr>
              <w:t xml:space="preserve">Наличие основных фондов, находящихся в муниципальной собственности (по остаточной балансовой стоимости)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44861" w:rsidRDefault="00E017D6" w:rsidP="00EA2BA0">
            <w:pPr>
              <w:jc w:val="center"/>
            </w:pPr>
            <w:r w:rsidRPr="00A3625C">
              <w:rPr>
                <w:rFonts w:ascii="Times New Roman" w:hAnsi="Times New Roman" w:cs="Times New Roman"/>
                <w:sz w:val="20"/>
                <w:szCs w:val="20"/>
              </w:rPr>
              <w:t>млрд.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5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61424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424">
              <w:rPr>
                <w:rFonts w:ascii="Times New Roman" w:hAnsi="Times New Roman" w:cs="Times New Roman"/>
                <w:sz w:val="20"/>
                <w:szCs w:val="20"/>
              </w:rPr>
              <w:t>0,914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82BC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BCD">
              <w:rPr>
                <w:rFonts w:ascii="Times New Roman" w:hAnsi="Times New Roman" w:cs="Times New Roman"/>
                <w:sz w:val="20"/>
                <w:szCs w:val="20"/>
              </w:rPr>
              <w:t>0,912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82BC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BCD">
              <w:rPr>
                <w:rFonts w:ascii="Times New Roman" w:hAnsi="Times New Roman" w:cs="Times New Roman"/>
                <w:sz w:val="20"/>
                <w:szCs w:val="20"/>
              </w:rPr>
              <w:t>0,914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82BC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BCD">
              <w:rPr>
                <w:rFonts w:ascii="Times New Roman" w:hAnsi="Times New Roman" w:cs="Times New Roman"/>
                <w:sz w:val="20"/>
                <w:szCs w:val="20"/>
              </w:rPr>
              <w:t>0,914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82BC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BCD">
              <w:rPr>
                <w:rFonts w:ascii="Times New Roman" w:hAnsi="Times New Roman" w:cs="Times New Roman"/>
                <w:sz w:val="20"/>
                <w:szCs w:val="20"/>
              </w:rPr>
              <w:t>0,914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F26B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F26BC">
              <w:rPr>
                <w:rFonts w:ascii="Times New Roman" w:hAnsi="Times New Roman" w:cs="Times New Roman"/>
                <w:sz w:val="20"/>
                <w:szCs w:val="20"/>
              </w:rPr>
              <w:t>3.4.3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8509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509E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площади объектов недвижимости, вовлеченных в хозяйственный оборот,  в общей площади объектов, находящихся в Реестре муниципальной собственности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C3FE0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FE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A6402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402"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A6402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94BB5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B5"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94BB5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B5"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94BB5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B5"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C4CD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C4CDB">
              <w:rPr>
                <w:rFonts w:ascii="Times New Roman" w:hAnsi="Times New Roman" w:cs="Times New Roman"/>
                <w:sz w:val="20"/>
                <w:szCs w:val="20"/>
              </w:rPr>
              <w:t>3.4.4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E3E30" w:rsidRDefault="00E017D6" w:rsidP="004165E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E3E30">
              <w:rPr>
                <w:rFonts w:ascii="Times New Roman" w:hAnsi="Times New Roman" w:cs="Times New Roman"/>
                <w:sz w:val="20"/>
                <w:szCs w:val="20"/>
              </w:rPr>
              <w:t xml:space="preserve"> Общая площадь неиспользуемых объектов муниципального недвижимого имущества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8781D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81D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06698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698">
              <w:rPr>
                <w:rFonts w:ascii="Times New Roman" w:hAnsi="Times New Roman" w:cs="Times New Roman"/>
                <w:sz w:val="20"/>
                <w:szCs w:val="20"/>
              </w:rPr>
              <w:t>2939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B1F54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F54">
              <w:rPr>
                <w:rFonts w:ascii="Times New Roman" w:hAnsi="Times New Roman" w:cs="Times New Roman"/>
                <w:sz w:val="20"/>
                <w:szCs w:val="20"/>
              </w:rPr>
              <w:t>2939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B1F54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F54">
              <w:rPr>
                <w:rFonts w:ascii="Times New Roman" w:hAnsi="Times New Roman" w:cs="Times New Roman"/>
                <w:sz w:val="20"/>
                <w:szCs w:val="20"/>
              </w:rPr>
              <w:t>2939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E6A12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A12">
              <w:rPr>
                <w:rFonts w:ascii="Times New Roman" w:hAnsi="Times New Roman" w:cs="Times New Roman"/>
                <w:sz w:val="20"/>
                <w:szCs w:val="20"/>
              </w:rPr>
              <w:t>2939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E6A12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A12">
              <w:rPr>
                <w:rFonts w:ascii="Times New Roman" w:hAnsi="Times New Roman" w:cs="Times New Roman"/>
                <w:sz w:val="20"/>
                <w:szCs w:val="20"/>
              </w:rPr>
              <w:t>2939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C47A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C47AC">
              <w:rPr>
                <w:rFonts w:ascii="Times New Roman" w:hAnsi="Times New Roman" w:cs="Times New Roman"/>
                <w:sz w:val="20"/>
                <w:szCs w:val="20"/>
              </w:rPr>
              <w:t>3.4.5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C7B5E" w:rsidRDefault="00E017D6" w:rsidP="004165E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C7B5E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муниципальных предприятий, учтенных в Статрегистре, всего, </w:t>
            </w:r>
            <w:r w:rsidRPr="004C7B5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том числе, фактически осуществляющих деятельность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95A01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A0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E017D6" w:rsidRPr="00D95A01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95A01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A0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D7438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4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E017D6" w:rsidRPr="007D7438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F2344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43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D3B02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B0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E017D6" w:rsidRPr="006D3B02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D3B02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B0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0517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1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E017D6" w:rsidRPr="0090517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0517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1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0517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1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E017D6" w:rsidRPr="0090517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0517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1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0517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1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E017D6" w:rsidRPr="0090517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0517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1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A357F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A357F">
              <w:rPr>
                <w:rFonts w:ascii="Times New Roman" w:hAnsi="Times New Roman" w:cs="Times New Roman"/>
                <w:sz w:val="20"/>
                <w:szCs w:val="20"/>
              </w:rPr>
              <w:t>3.4.6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8229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229C">
              <w:rPr>
                <w:rFonts w:ascii="Times New Roman" w:hAnsi="Times New Roman" w:cs="Times New Roman"/>
                <w:sz w:val="20"/>
                <w:szCs w:val="20"/>
              </w:rPr>
              <w:t xml:space="preserve">Объем выручки муниципальных предприятий за отчетный год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8229C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29C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8407F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7F">
              <w:rPr>
                <w:rFonts w:ascii="Times New Roman" w:hAnsi="Times New Roman" w:cs="Times New Roman"/>
                <w:sz w:val="20"/>
                <w:szCs w:val="20"/>
              </w:rPr>
              <w:t>209,096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A0A96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A96">
              <w:rPr>
                <w:rFonts w:ascii="Times New Roman" w:hAnsi="Times New Roman" w:cs="Times New Roman"/>
                <w:sz w:val="20"/>
                <w:szCs w:val="20"/>
              </w:rPr>
              <w:t>219,007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81B08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B08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81B08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B08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81B08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B08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2724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2724A">
              <w:rPr>
                <w:rFonts w:ascii="Times New Roman" w:hAnsi="Times New Roman" w:cs="Times New Roman"/>
                <w:sz w:val="20"/>
                <w:szCs w:val="20"/>
              </w:rPr>
              <w:t>3.4.7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C3FF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C3FF8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муниципальных учреждений (ед.)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E69F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9F6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50A3E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A3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50A3E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A3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50A3E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A3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50A3E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A3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50A3E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A3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2615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904DE">
              <w:rPr>
                <w:rFonts w:ascii="Times New Roman" w:hAnsi="Times New Roman" w:cs="Times New Roman"/>
                <w:sz w:val="20"/>
                <w:szCs w:val="20"/>
              </w:rPr>
              <w:t>3.4.8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22E1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22E15">
              <w:rPr>
                <w:rFonts w:ascii="Times New Roman" w:hAnsi="Times New Roman" w:cs="Times New Roman"/>
                <w:sz w:val="20"/>
                <w:szCs w:val="20"/>
              </w:rPr>
              <w:t xml:space="preserve"> Численность занятых в муниципальном секторе экономики, всего</w:t>
            </w:r>
          </w:p>
          <w:p w:rsidR="00E017D6" w:rsidRPr="00122E1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22E15">
              <w:rPr>
                <w:rFonts w:ascii="Times New Roman" w:hAnsi="Times New Roman" w:cs="Times New Roman"/>
                <w:sz w:val="20"/>
                <w:szCs w:val="20"/>
              </w:rPr>
              <w:t>  в том числе:</w:t>
            </w:r>
          </w:p>
          <w:p w:rsidR="00E017D6" w:rsidRPr="00122E1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22E15">
              <w:rPr>
                <w:rFonts w:ascii="Times New Roman" w:hAnsi="Times New Roman" w:cs="Times New Roman"/>
                <w:sz w:val="20"/>
                <w:szCs w:val="20"/>
              </w:rPr>
              <w:t xml:space="preserve"> - на предприятиях</w:t>
            </w:r>
            <w:r w:rsidRPr="00122E1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- в учреждениях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22E15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E15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  <w:p w:rsidR="00E017D6" w:rsidRPr="00122E15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22E15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E15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  <w:p w:rsidR="00E017D6" w:rsidRPr="00122E15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E15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22E15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22E15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22E15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E15">
              <w:rPr>
                <w:rFonts w:ascii="Times New Roman" w:hAnsi="Times New Roman" w:cs="Times New Roman"/>
                <w:sz w:val="20"/>
                <w:szCs w:val="20"/>
              </w:rPr>
              <w:t>0,457</w:t>
            </w:r>
          </w:p>
          <w:p w:rsidR="00E017D6" w:rsidRPr="00122E15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E15">
              <w:rPr>
                <w:rFonts w:ascii="Times New Roman" w:hAnsi="Times New Roman" w:cs="Times New Roman"/>
                <w:sz w:val="20"/>
                <w:szCs w:val="20"/>
              </w:rPr>
              <w:t>2,087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017D6" w:rsidRPr="007B20B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7">
              <w:rPr>
                <w:rFonts w:ascii="Times New Roman" w:hAnsi="Times New Roman" w:cs="Times New Roman"/>
                <w:sz w:val="20"/>
                <w:szCs w:val="20"/>
              </w:rPr>
              <w:t>0,457</w:t>
            </w:r>
          </w:p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017D6" w:rsidRPr="007B20B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7">
              <w:rPr>
                <w:rFonts w:ascii="Times New Roman" w:hAnsi="Times New Roman" w:cs="Times New Roman"/>
                <w:sz w:val="20"/>
                <w:szCs w:val="20"/>
              </w:rPr>
              <w:t>0,457</w:t>
            </w:r>
          </w:p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B20B7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017D6" w:rsidRPr="007B20B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7">
              <w:rPr>
                <w:rFonts w:ascii="Times New Roman" w:hAnsi="Times New Roman" w:cs="Times New Roman"/>
                <w:sz w:val="20"/>
                <w:szCs w:val="20"/>
              </w:rPr>
              <w:t>0,457</w:t>
            </w:r>
          </w:p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B20B7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017D6" w:rsidRPr="007B20B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7">
              <w:rPr>
                <w:rFonts w:ascii="Times New Roman" w:hAnsi="Times New Roman" w:cs="Times New Roman"/>
                <w:sz w:val="20"/>
                <w:szCs w:val="20"/>
              </w:rPr>
              <w:t>0,457</w:t>
            </w:r>
          </w:p>
          <w:p w:rsidR="00E017D6" w:rsidRPr="00B2615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B20B7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05F4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05F46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05F46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5F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Финансовые ресурсы территории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805F4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05F46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05F46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805F46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05F46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805F46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  <w:trHeight w:val="636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1529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15294">
              <w:rPr>
                <w:rFonts w:ascii="Times New Roman" w:hAnsi="Times New Roman" w:cs="Times New Roman"/>
                <w:sz w:val="20"/>
                <w:szCs w:val="20"/>
              </w:rPr>
              <w:t>3.5.1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C2008" w:rsidRDefault="00E017D6" w:rsidP="001D3EA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C2008">
              <w:rPr>
                <w:rFonts w:ascii="Times New Roman" w:hAnsi="Times New Roman" w:cs="Times New Roman"/>
                <w:sz w:val="20"/>
                <w:szCs w:val="20"/>
              </w:rPr>
              <w:t xml:space="preserve">Прибыль прибыльных крупных и средних организаций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Pr="008F7309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309">
              <w:rPr>
                <w:rFonts w:ascii="Times New Roman" w:hAnsi="Times New Roman" w:cs="Times New Roman"/>
                <w:sz w:val="20"/>
                <w:szCs w:val="20"/>
              </w:rPr>
              <w:t>млн. руб</w:t>
            </w:r>
            <w:r w:rsidRPr="003F35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E4019" w:rsidRDefault="00E017D6" w:rsidP="001D3EA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662">
              <w:rPr>
                <w:rFonts w:ascii="Times New Roman" w:hAnsi="Times New Roman" w:cs="Times New Roman"/>
                <w:sz w:val="20"/>
                <w:szCs w:val="20"/>
              </w:rPr>
              <w:t>376,0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Pr="00E929A8" w:rsidRDefault="00E017D6" w:rsidP="001D3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Pr="00E929A8" w:rsidRDefault="00E017D6" w:rsidP="001D3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Pr="00E929A8" w:rsidRDefault="00E017D6" w:rsidP="001D3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215,8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Pr="00E929A8" w:rsidRDefault="00E017D6" w:rsidP="001D3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225,08</w:t>
            </w:r>
          </w:p>
        </w:tc>
      </w:tr>
      <w:tr w:rsidR="00E017D6" w:rsidRPr="003F353A">
        <w:trPr>
          <w:cantSplit/>
          <w:trHeight w:val="36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4372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4372E">
              <w:rPr>
                <w:rFonts w:ascii="Times New Roman" w:hAnsi="Times New Roman" w:cs="Times New Roman"/>
                <w:sz w:val="20"/>
                <w:szCs w:val="20"/>
              </w:rPr>
              <w:t>3.5.2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D4A0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D4A07">
              <w:rPr>
                <w:rFonts w:ascii="Times New Roman" w:hAnsi="Times New Roman" w:cs="Times New Roman"/>
                <w:sz w:val="20"/>
                <w:szCs w:val="20"/>
              </w:rPr>
              <w:t>Сальдированный финансовый результат крупных и средних организаций (прибыль+, убыток -)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D4A07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07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B1223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16F92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16F92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16F92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16F92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57,4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9083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90834">
              <w:rPr>
                <w:rFonts w:ascii="Times New Roman" w:hAnsi="Times New Roman" w:cs="Times New Roman"/>
                <w:sz w:val="20"/>
                <w:szCs w:val="20"/>
              </w:rPr>
              <w:t>3.5.3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9083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90834">
              <w:rPr>
                <w:rFonts w:ascii="Times New Roman" w:hAnsi="Times New Roman" w:cs="Times New Roman"/>
                <w:sz w:val="20"/>
                <w:szCs w:val="20"/>
              </w:rPr>
              <w:t>Доля убыточных крупных и средних организаций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9083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83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6453C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662">
              <w:rPr>
                <w:rFonts w:ascii="Times New Roman" w:hAnsi="Times New Roman" w:cs="Times New Roman"/>
                <w:sz w:val="20"/>
                <w:szCs w:val="20"/>
              </w:rPr>
              <w:t>40,6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6453C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CC3662">
            <w:pPr>
              <w:jc w:val="center"/>
            </w:pPr>
            <w:r w:rsidRPr="00BE16C0">
              <w:rPr>
                <w:rFonts w:ascii="Times New Roman" w:hAnsi="Times New Roman" w:cs="Times New Roman"/>
                <w:sz w:val="20"/>
                <w:szCs w:val="20"/>
              </w:rPr>
              <w:t>48,1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CC3662">
            <w:pPr>
              <w:jc w:val="center"/>
            </w:pPr>
            <w:r w:rsidRPr="00BE16C0">
              <w:rPr>
                <w:rFonts w:ascii="Times New Roman" w:hAnsi="Times New Roman" w:cs="Times New Roman"/>
                <w:sz w:val="20"/>
                <w:szCs w:val="20"/>
              </w:rPr>
              <w:t>48,1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CC3662">
            <w:pPr>
              <w:jc w:val="center"/>
            </w:pPr>
            <w:r w:rsidRPr="00BE16C0">
              <w:rPr>
                <w:rFonts w:ascii="Times New Roman" w:hAnsi="Times New Roman" w:cs="Times New Roman"/>
                <w:sz w:val="20"/>
                <w:szCs w:val="20"/>
              </w:rPr>
              <w:t>48,1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850C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850C0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CA6010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60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Инвестиционная и строительная деятельность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33425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33425E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33425E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17D6" w:rsidRPr="0033425E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33425E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17D6" w:rsidRPr="0033425E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  <w:trHeight w:val="840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3425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3425E">
              <w:rPr>
                <w:rFonts w:ascii="Times New Roman" w:hAnsi="Times New Roman" w:cs="Times New Roman"/>
                <w:sz w:val="20"/>
                <w:szCs w:val="20"/>
              </w:rPr>
              <w:t>3.6.1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96BE0" w:rsidRDefault="00E017D6" w:rsidP="00037E7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96BE0">
              <w:rPr>
                <w:rFonts w:ascii="Times New Roman" w:hAnsi="Times New Roman" w:cs="Times New Roman"/>
                <w:sz w:val="20"/>
                <w:szCs w:val="20"/>
              </w:rPr>
              <w:t xml:space="preserve">Объем инвестиций в основной капитал за счет всех источников </w:t>
            </w:r>
            <w:r w:rsidRPr="0084237D">
              <w:rPr>
                <w:rFonts w:ascii="Times New Roman" w:hAnsi="Times New Roman" w:cs="Times New Roman"/>
                <w:sz w:val="20"/>
                <w:szCs w:val="20"/>
              </w:rPr>
              <w:t>финансирования (в разрезе видов деятельности)</w:t>
            </w:r>
            <w:r w:rsidRPr="00096B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Default="00E017D6" w:rsidP="00EA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34E">
              <w:rPr>
                <w:rFonts w:ascii="Times New Roman" w:hAnsi="Times New Roman" w:cs="Times New Roman"/>
                <w:sz w:val="20"/>
                <w:szCs w:val="20"/>
              </w:rPr>
              <w:t>млн. руб.,</w:t>
            </w:r>
          </w:p>
          <w:p w:rsidR="00E017D6" w:rsidRPr="00A5434E" w:rsidRDefault="00E017D6" w:rsidP="00EA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5434E" w:rsidRDefault="00E017D6" w:rsidP="00EA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34E">
              <w:rPr>
                <w:rFonts w:ascii="Times New Roman" w:hAnsi="Times New Roman" w:cs="Times New Roman"/>
                <w:sz w:val="20"/>
                <w:szCs w:val="20"/>
              </w:rPr>
              <w:t>в % к предыдущему году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C68D1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460,6</w:t>
            </w:r>
          </w:p>
          <w:p w:rsidR="00E017D6" w:rsidRPr="00BB6B45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  <w:p w:rsidR="00E017D6" w:rsidRPr="00BB6B45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237,8</w:t>
            </w:r>
          </w:p>
          <w:p w:rsidR="00E017D6" w:rsidRPr="00BB6B45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  <w:p w:rsidR="00E017D6" w:rsidRPr="00BB6B45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259,72</w:t>
            </w:r>
          </w:p>
          <w:p w:rsidR="00E017D6" w:rsidRPr="00BB6B45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B74E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B74EB">
              <w:rPr>
                <w:rFonts w:ascii="Times New Roman" w:hAnsi="Times New Roman" w:cs="Times New Roman"/>
                <w:sz w:val="20"/>
                <w:szCs w:val="20"/>
              </w:rPr>
              <w:t>3.6.2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64D17" w:rsidRDefault="00E017D6" w:rsidP="00037E7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64D17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Инвестиции в основной капитал по видам деятельности (по крупным и средним организациям)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D29A3" w:rsidRDefault="00E017D6" w:rsidP="00EA2BA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13FD1" w:rsidRDefault="00E017D6" w:rsidP="00050043">
            <w:pPr>
              <w:pStyle w:val="NoSpacing"/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13FD1" w:rsidRDefault="00E017D6" w:rsidP="00050043">
            <w:pPr>
              <w:pStyle w:val="NoSpacing"/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13FD1" w:rsidRDefault="00E017D6" w:rsidP="00050043">
            <w:pPr>
              <w:pStyle w:val="NoSpacing"/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13FD1" w:rsidRDefault="00E017D6" w:rsidP="00050043">
            <w:pPr>
              <w:pStyle w:val="NoSpacing"/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13FD1" w:rsidRDefault="00E017D6" w:rsidP="00050043">
            <w:pPr>
              <w:pStyle w:val="NoSpacing"/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92B4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166CC4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CC4">
              <w:rPr>
                <w:rFonts w:ascii="Times New Roman" w:hAnsi="Times New Roman" w:cs="Times New Roman"/>
                <w:sz w:val="20"/>
                <w:szCs w:val="20"/>
              </w:rPr>
              <w:t>Раздел А: сельское хозяйство, охота и лесное хозяйство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03659" w:rsidRDefault="00E017D6" w:rsidP="00EA2BA0">
            <w:pPr>
              <w:jc w:val="center"/>
            </w:pPr>
            <w:r w:rsidRPr="00903659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D7BA3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BA3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375E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A6715">
            <w:pPr>
              <w:jc w:val="center"/>
            </w:pPr>
            <w:r w:rsidRPr="00F1645F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A6715">
            <w:pPr>
              <w:jc w:val="center"/>
            </w:pPr>
            <w:r w:rsidRPr="00F1645F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A6715">
            <w:pPr>
              <w:jc w:val="center"/>
            </w:pPr>
            <w:r w:rsidRPr="00F1645F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92B4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166CC4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В: рыболовство, рыбоводство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03659" w:rsidRDefault="00E017D6" w:rsidP="00EA2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659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D7BA3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375E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375E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70258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70258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92B4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180D0D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D0D">
              <w:rPr>
                <w:rFonts w:ascii="Times New Roman" w:hAnsi="Times New Roman" w:cs="Times New Roman"/>
                <w:sz w:val="20"/>
                <w:szCs w:val="20"/>
              </w:rPr>
              <w:t>Раздел С: добыча полезных ископаемых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80D0D" w:rsidRDefault="00E017D6" w:rsidP="00EA2BA0">
            <w:pPr>
              <w:jc w:val="center"/>
            </w:pPr>
            <w:r w:rsidRPr="00180D0D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863CB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3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863CB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863CB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863CB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863CB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92B4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C8763E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63E">
              <w:rPr>
                <w:rFonts w:ascii="Times New Roman" w:hAnsi="Times New Roman" w:cs="Times New Roman"/>
                <w:sz w:val="20"/>
                <w:szCs w:val="20"/>
              </w:rPr>
              <w:t>Раздел D: обрабатывающие производства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8763E" w:rsidRDefault="00E017D6" w:rsidP="00EA2BA0">
            <w:pPr>
              <w:jc w:val="center"/>
            </w:pPr>
            <w:r w:rsidRPr="00C8763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73BB3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02EE7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006F0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D4304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148A4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92B4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6D6914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914">
              <w:rPr>
                <w:rFonts w:ascii="Times New Roman" w:hAnsi="Times New Roman" w:cs="Times New Roman"/>
                <w:sz w:val="20"/>
                <w:szCs w:val="20"/>
              </w:rPr>
              <w:t>Раздел E: производство и распределение электроэнергии, газа и воды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D6914" w:rsidRDefault="00E017D6" w:rsidP="00EA2BA0">
            <w:pPr>
              <w:jc w:val="center"/>
            </w:pPr>
            <w:r w:rsidRPr="006D6914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317BF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D1ADA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72EED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23A80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90786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92B4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65480B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строительство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D6914" w:rsidRDefault="00E017D6" w:rsidP="00EA2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914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317BF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D1ADA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72EED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23A80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90786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92B4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7F2EC4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EC4">
              <w:rPr>
                <w:rFonts w:ascii="Times New Roman" w:hAnsi="Times New Roman" w:cs="Times New Roman"/>
                <w:sz w:val="20"/>
                <w:szCs w:val="20"/>
              </w:rPr>
              <w:t>Раздел G: 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F2EC4" w:rsidRDefault="00E017D6" w:rsidP="00EA2BA0">
            <w:pPr>
              <w:jc w:val="center"/>
            </w:pPr>
            <w:r w:rsidRPr="007F2EC4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44570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33BAE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10543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754CC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A6B1F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38,6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B330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560463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463">
              <w:rPr>
                <w:rFonts w:ascii="Times New Roman" w:hAnsi="Times New Roman" w:cs="Times New Roman"/>
                <w:sz w:val="20"/>
                <w:szCs w:val="20"/>
              </w:rPr>
              <w:t>Раздел H: гостиницы и рестораны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2566A" w:rsidRDefault="00E017D6" w:rsidP="00EA2BA0">
            <w:pPr>
              <w:jc w:val="center"/>
            </w:pPr>
            <w:r w:rsidRPr="0012566A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D618F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8F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31AD7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600E3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91FAC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0323C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B330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12566A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566A">
              <w:rPr>
                <w:rFonts w:ascii="Times New Roman" w:hAnsi="Times New Roman" w:cs="Times New Roman"/>
                <w:sz w:val="20"/>
                <w:szCs w:val="20"/>
              </w:rPr>
              <w:t>Раздел I: транспорт и связь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2566A" w:rsidRDefault="00E017D6" w:rsidP="00EA2BA0">
            <w:pPr>
              <w:jc w:val="center"/>
            </w:pPr>
            <w:r w:rsidRPr="0012566A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A57FD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7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A57FD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A57FD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F09FB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F09FB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B330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A07CD3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CD3">
              <w:rPr>
                <w:rFonts w:ascii="Times New Roman" w:hAnsi="Times New Roman" w:cs="Times New Roman"/>
                <w:sz w:val="20"/>
                <w:szCs w:val="20"/>
              </w:rPr>
              <w:t>Раздел J: финансовая деятельность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07CD3" w:rsidRDefault="00E017D6" w:rsidP="00EA2BA0">
            <w:pPr>
              <w:jc w:val="center"/>
            </w:pPr>
            <w:r w:rsidRPr="00A07CD3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05879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879">
              <w:rPr>
                <w:rFonts w:ascii="Times New Roman" w:hAnsi="Times New Roman" w:cs="Times New Roman"/>
                <w:sz w:val="20"/>
                <w:szCs w:val="20"/>
              </w:rPr>
              <w:t>1,49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408EE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33A0E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62199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C3FC2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B330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C27119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19">
              <w:rPr>
                <w:rFonts w:ascii="Times New Roman" w:hAnsi="Times New Roman" w:cs="Times New Roman"/>
                <w:sz w:val="20"/>
                <w:szCs w:val="20"/>
              </w:rPr>
              <w:t>Раздел K: операции с недвижимым имуществом, аренда и предоставление услуг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27119" w:rsidRDefault="00E017D6" w:rsidP="00EA2BA0">
            <w:pPr>
              <w:jc w:val="center"/>
            </w:pPr>
            <w:r w:rsidRPr="00C27119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67CC5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11F9F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82571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F4305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B1560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B330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EE7ED4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7ED4">
              <w:rPr>
                <w:rFonts w:ascii="Times New Roman" w:hAnsi="Times New Roman" w:cs="Times New Roman"/>
                <w:sz w:val="20"/>
                <w:szCs w:val="20"/>
              </w:rPr>
              <w:t>Раздел L: государственное управление и обеспечение военной безо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пасности; социальное обеспечение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E7ED4" w:rsidRDefault="00E017D6" w:rsidP="00EA2BA0">
            <w:pPr>
              <w:jc w:val="center"/>
            </w:pPr>
            <w:r w:rsidRPr="00EE7ED4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B2AC8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64FE2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C14B0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E35A9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17F01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B330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7335B9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B9">
              <w:rPr>
                <w:rFonts w:ascii="Times New Roman" w:hAnsi="Times New Roman" w:cs="Times New Roman"/>
                <w:sz w:val="20"/>
                <w:szCs w:val="20"/>
              </w:rPr>
              <w:t>Раздел M: образование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66214" w:rsidRDefault="00E017D6" w:rsidP="00EA2BA0">
            <w:pPr>
              <w:jc w:val="center"/>
            </w:pPr>
            <w:r w:rsidRPr="00866214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51B7F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93142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41C19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673A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E0F4A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B330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4B02E7" w:rsidRDefault="00E01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2E7">
              <w:rPr>
                <w:rFonts w:ascii="Times New Roman" w:hAnsi="Times New Roman" w:cs="Times New Roman"/>
                <w:sz w:val="20"/>
                <w:szCs w:val="20"/>
              </w:rPr>
              <w:t>Раздел N: здравоохранение и предоставление социальных услуг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167FE" w:rsidRDefault="00E017D6" w:rsidP="00EA2BA0">
            <w:pPr>
              <w:jc w:val="center"/>
            </w:pPr>
            <w:r w:rsidRPr="00B167FE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1415A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1415A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4309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725EE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27BBC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</w:tr>
      <w:tr w:rsidR="00E017D6" w:rsidRPr="003F353A">
        <w:trPr>
          <w:cantSplit/>
          <w:trHeight w:val="483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B330B" w:rsidRDefault="00E017D6" w:rsidP="0005004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54E5A" w:rsidRDefault="00E017D6" w:rsidP="00050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E5A">
              <w:rPr>
                <w:rFonts w:ascii="Times New Roman" w:hAnsi="Times New Roman" w:cs="Times New Roman"/>
                <w:sz w:val="20"/>
                <w:szCs w:val="20"/>
              </w:rPr>
              <w:t>Раздел O: предоставление прочих коммунальных, социальных и персональных услуг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4E5A" w:rsidRDefault="00E017D6" w:rsidP="00EA2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E5A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870BC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0BC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77481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625DF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47122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47122" w:rsidRDefault="00E017D6" w:rsidP="00050043">
            <w:pPr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D29A3" w:rsidRDefault="00E017D6" w:rsidP="004165E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D29A3">
              <w:rPr>
                <w:rFonts w:ascii="Times New Roman" w:hAnsi="Times New Roman" w:cs="Times New Roman"/>
                <w:sz w:val="20"/>
                <w:szCs w:val="20"/>
              </w:rPr>
              <w:t>3.6.3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D29A3" w:rsidRDefault="00E017D6" w:rsidP="0005004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D29A3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Инвестиции в основной капитал по источникам финансирования (по крупным и средним организациям)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D29A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55D22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5D22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5D22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5D22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5D22" w:rsidRDefault="00E017D6" w:rsidP="0005004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51B4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DC53B9" w:rsidRDefault="00E017D6" w:rsidP="004165E3">
            <w:pPr>
              <w:ind w:left="-9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53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Собственные средства предприятий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7D6" w:rsidRPr="009055C2" w:rsidRDefault="00E017D6" w:rsidP="00EA2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5C2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bottom"/>
          </w:tcPr>
          <w:p w:rsidR="00E017D6" w:rsidRPr="002151EE" w:rsidRDefault="00E017D6" w:rsidP="00050043">
            <w:pPr>
              <w:ind w:left="-108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17D6" w:rsidRPr="00AE7951" w:rsidRDefault="00E017D6" w:rsidP="00050043">
            <w:pPr>
              <w:ind w:left="-108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951">
              <w:rPr>
                <w:rFonts w:ascii="Times New Roman" w:hAnsi="Times New Roman" w:cs="Times New Roman"/>
                <w:sz w:val="20"/>
                <w:szCs w:val="20"/>
              </w:rPr>
              <w:t>203,0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17D6" w:rsidRPr="00AE7951" w:rsidRDefault="00E017D6" w:rsidP="00050043">
            <w:pPr>
              <w:ind w:left="-108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951">
              <w:rPr>
                <w:rFonts w:ascii="Times New Roman" w:hAnsi="Times New Roman" w:cs="Times New Roman"/>
                <w:sz w:val="20"/>
                <w:szCs w:val="20"/>
              </w:rPr>
              <w:t>214,0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17D6" w:rsidRPr="00AE7951" w:rsidRDefault="00E017D6" w:rsidP="00050043">
            <w:pPr>
              <w:ind w:left="-108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951">
              <w:rPr>
                <w:rFonts w:ascii="Times New Roman" w:hAnsi="Times New Roman" w:cs="Times New Roman"/>
                <w:sz w:val="20"/>
                <w:szCs w:val="20"/>
              </w:rPr>
              <w:t>223,5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17D6" w:rsidRPr="00AE7951" w:rsidRDefault="00E017D6" w:rsidP="00050043">
            <w:pPr>
              <w:ind w:left="-108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951">
              <w:rPr>
                <w:rFonts w:ascii="Times New Roman" w:hAnsi="Times New Roman" w:cs="Times New Roman"/>
                <w:sz w:val="20"/>
                <w:szCs w:val="20"/>
              </w:rPr>
              <w:t>233,7</w:t>
            </w:r>
          </w:p>
        </w:tc>
      </w:tr>
      <w:tr w:rsidR="00E017D6" w:rsidRPr="003F353A">
        <w:trPr>
          <w:cantSplit/>
          <w:trHeight w:val="557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51B4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</w:tcPr>
          <w:p w:rsidR="00E017D6" w:rsidRPr="0013156D" w:rsidRDefault="00E017D6" w:rsidP="004165E3">
            <w:pPr>
              <w:ind w:left="-9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15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Привлеченные средства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7D6" w:rsidRPr="009055C2" w:rsidRDefault="00E017D6" w:rsidP="00EA2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5C2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vAlign w:val="bottom"/>
          </w:tcPr>
          <w:p w:rsidR="00E017D6" w:rsidRPr="00BB6AC1" w:rsidRDefault="00E017D6" w:rsidP="00050043">
            <w:pPr>
              <w:ind w:left="-108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17D6" w:rsidRPr="00AE7951" w:rsidRDefault="00E017D6" w:rsidP="00050043">
            <w:pPr>
              <w:ind w:left="-108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951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17D6" w:rsidRPr="00AE7951" w:rsidRDefault="00E017D6" w:rsidP="00050043">
            <w:pPr>
              <w:ind w:left="-108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951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17D6" w:rsidRPr="00AE7951" w:rsidRDefault="00E017D6" w:rsidP="00050043">
            <w:pPr>
              <w:ind w:left="-108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951"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17D6" w:rsidRPr="00AE7951" w:rsidRDefault="00E017D6" w:rsidP="00050043">
            <w:pPr>
              <w:ind w:left="-108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951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8389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83893">
              <w:rPr>
                <w:rFonts w:ascii="Times New Roman" w:hAnsi="Times New Roman" w:cs="Times New Roman"/>
                <w:sz w:val="20"/>
                <w:szCs w:val="20"/>
              </w:rPr>
              <w:t>3.6.4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65697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65697">
              <w:rPr>
                <w:rFonts w:ascii="Times New Roman" w:hAnsi="Times New Roman" w:cs="Times New Roman"/>
                <w:sz w:val="20"/>
                <w:szCs w:val="20"/>
              </w:rPr>
              <w:t>Объем выполненных работ и услуг собственными силами крупных и средних предприятий и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анизаций по виду деятельности «С</w:t>
            </w:r>
            <w:r w:rsidRPr="00C65697">
              <w:rPr>
                <w:rFonts w:ascii="Times New Roman" w:hAnsi="Times New Roman" w:cs="Times New Roman"/>
                <w:sz w:val="20"/>
                <w:szCs w:val="20"/>
              </w:rPr>
              <w:t xml:space="preserve">троительство»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697">
              <w:rPr>
                <w:rFonts w:ascii="Times New Roman" w:hAnsi="Times New Roman" w:cs="Times New Roman"/>
                <w:sz w:val="20"/>
                <w:szCs w:val="20"/>
              </w:rPr>
              <w:t>млн. руб.,</w:t>
            </w:r>
          </w:p>
          <w:p w:rsidR="00E017D6" w:rsidRPr="00C65697" w:rsidRDefault="00E017D6" w:rsidP="00EA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697">
              <w:rPr>
                <w:rFonts w:ascii="Times New Roman" w:hAnsi="Times New Roman" w:cs="Times New Roman"/>
                <w:sz w:val="20"/>
                <w:szCs w:val="20"/>
              </w:rPr>
              <w:t>в % к предыдущему году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65697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C843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F7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  <w:p w:rsidR="00E017D6" w:rsidRPr="00E34F70" w:rsidRDefault="00E017D6" w:rsidP="00C843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C843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E27">
              <w:rPr>
                <w:rFonts w:ascii="Times New Roman" w:hAnsi="Times New Roman" w:cs="Times New Roman"/>
                <w:sz w:val="20"/>
                <w:szCs w:val="20"/>
              </w:rPr>
              <w:t>297,1</w:t>
            </w:r>
          </w:p>
          <w:p w:rsidR="00E017D6" w:rsidRPr="00CB3E27" w:rsidRDefault="00E017D6" w:rsidP="00C843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23498,8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C8433A">
            <w:pPr>
              <w:ind w:left="-108"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EA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  <w:p w:rsidR="00E017D6" w:rsidRPr="004C0EA4" w:rsidRDefault="00E017D6" w:rsidP="00C8433A">
            <w:pPr>
              <w:ind w:left="-108"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C843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DB0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  <w:p w:rsidR="00E017D6" w:rsidRPr="005B4DB0" w:rsidRDefault="00E017D6" w:rsidP="00C843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C843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EE6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  <w:p w:rsidR="00E017D6" w:rsidRPr="00425EE6" w:rsidRDefault="00E017D6" w:rsidP="00C843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612C7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72A2D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2A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 Территория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72A2D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72A2D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72A2D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72A2D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72A2D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72A2D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9141D3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55C0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55C0B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55C0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55C0B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Территория, всего,</w:t>
            </w:r>
            <w:r w:rsidRPr="003F35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3F35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A55C0B">
              <w:rPr>
                <w:rFonts w:ascii="Times New Roman" w:hAnsi="Times New Roman" w:cs="Times New Roman"/>
                <w:sz w:val="20"/>
                <w:szCs w:val="20"/>
              </w:rPr>
              <w:t> в том числе:  </w:t>
            </w:r>
          </w:p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55C0B">
              <w:rPr>
                <w:rFonts w:ascii="Times New Roman" w:hAnsi="Times New Roman" w:cs="Times New Roman"/>
                <w:sz w:val="20"/>
                <w:szCs w:val="20"/>
              </w:rPr>
              <w:t>- находящаяся в ведении </w:t>
            </w:r>
          </w:p>
          <w:p w:rsidR="00E017D6" w:rsidRPr="005639E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55C0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5639E4">
              <w:rPr>
                <w:rFonts w:ascii="Times New Roman" w:hAnsi="Times New Roman" w:cs="Times New Roman"/>
                <w:sz w:val="20"/>
                <w:szCs w:val="20"/>
              </w:rPr>
              <w:t>- находящаяся в собственности:</w:t>
            </w:r>
          </w:p>
          <w:p w:rsidR="00E017D6" w:rsidRPr="00A55C0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12271">
              <w:rPr>
                <w:rFonts w:ascii="Times New Roman" w:hAnsi="Times New Roman" w:cs="Times New Roman"/>
                <w:sz w:val="20"/>
                <w:szCs w:val="20"/>
              </w:rPr>
              <w:t xml:space="preserve"> -предоставленная  физическим лицам:</w:t>
            </w:r>
            <w:r w:rsidRPr="003F35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412271">
              <w:rPr>
                <w:rFonts w:ascii="Times New Roman" w:hAnsi="Times New Roman" w:cs="Times New Roman"/>
                <w:sz w:val="20"/>
                <w:szCs w:val="20"/>
              </w:rPr>
              <w:t>    во владение, пользование, в аренду</w:t>
            </w:r>
          </w:p>
          <w:p w:rsidR="00E017D6" w:rsidRPr="00412271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F35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412271">
              <w:rPr>
                <w:rFonts w:ascii="Times New Roman" w:hAnsi="Times New Roman" w:cs="Times New Roman"/>
                <w:sz w:val="20"/>
                <w:szCs w:val="20"/>
              </w:rPr>
              <w:t> - предоставленная юридическим лицам:</w:t>
            </w:r>
            <w:r w:rsidRPr="00412271">
              <w:rPr>
                <w:rFonts w:ascii="Times New Roman" w:hAnsi="Times New Roman" w:cs="Times New Roman"/>
                <w:sz w:val="20"/>
                <w:szCs w:val="20"/>
              </w:rPr>
              <w:br/>
              <w:t> в пользование, в аренду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55C0B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A55C0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A55C0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55C0B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A55C0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5639E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55C0B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A55C0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41227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55C0B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A55C0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41227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55C0B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A55C0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E017D6" w:rsidRPr="00A55C0B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612C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2C7">
              <w:rPr>
                <w:rFonts w:ascii="Times New Roman" w:hAnsi="Times New Roman" w:cs="Times New Roman"/>
                <w:sz w:val="20"/>
                <w:szCs w:val="20"/>
              </w:rPr>
              <w:t>56180</w:t>
            </w:r>
          </w:p>
          <w:p w:rsidR="00E017D6" w:rsidRPr="009823C2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823C2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017D6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17670</w:t>
            </w:r>
          </w:p>
          <w:p w:rsidR="00E017D6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E017D6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F5147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D6AB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ABD">
              <w:rPr>
                <w:rFonts w:ascii="Times New Roman" w:hAnsi="Times New Roman" w:cs="Times New Roman"/>
                <w:sz w:val="20"/>
                <w:szCs w:val="20"/>
              </w:rPr>
              <w:t>56180</w:t>
            </w:r>
          </w:p>
          <w:p w:rsidR="00E017D6" w:rsidRPr="009823C2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823C2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17700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1791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F5147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D6AB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ABD">
              <w:rPr>
                <w:rFonts w:ascii="Times New Roman" w:hAnsi="Times New Roman" w:cs="Times New Roman"/>
                <w:sz w:val="20"/>
                <w:szCs w:val="20"/>
              </w:rPr>
              <w:t>56180</w:t>
            </w:r>
          </w:p>
          <w:p w:rsidR="00E017D6" w:rsidRPr="00F066BB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066BB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6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17800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1790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F5147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D6AB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ABD">
              <w:rPr>
                <w:rFonts w:ascii="Times New Roman" w:hAnsi="Times New Roman" w:cs="Times New Roman"/>
                <w:sz w:val="20"/>
                <w:szCs w:val="20"/>
              </w:rPr>
              <w:t>56180</w:t>
            </w:r>
          </w:p>
          <w:p w:rsidR="00E017D6" w:rsidRPr="00846615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46615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6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1790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F5147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D6ABD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ABD">
              <w:rPr>
                <w:rFonts w:ascii="Times New Roman" w:hAnsi="Times New Roman" w:cs="Times New Roman"/>
                <w:sz w:val="20"/>
                <w:szCs w:val="20"/>
              </w:rPr>
              <w:t>56180</w:t>
            </w:r>
          </w:p>
          <w:p w:rsidR="00E017D6" w:rsidRPr="00E45779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45779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7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1790</w:t>
            </w: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F5147" w:rsidRDefault="00E017D6" w:rsidP="009141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100E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F31E2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F31E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F31E2">
              <w:rPr>
                <w:rFonts w:ascii="Times New Roman" w:hAnsi="Times New Roman" w:cs="Times New Roman"/>
                <w:sz w:val="20"/>
                <w:szCs w:val="20"/>
              </w:rPr>
              <w:t xml:space="preserve">Площадь, предназначенная для строительства, всего </w:t>
            </w:r>
            <w:r w:rsidRPr="004F31E2">
              <w:rPr>
                <w:rFonts w:ascii="Times New Roman" w:hAnsi="Times New Roman" w:cs="Times New Roman"/>
                <w:sz w:val="20"/>
                <w:szCs w:val="20"/>
              </w:rPr>
              <w:br/>
              <w:t>в том числе:  </w:t>
            </w:r>
          </w:p>
          <w:p w:rsidR="00E017D6" w:rsidRPr="004F31E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F31E2">
              <w:rPr>
                <w:rFonts w:ascii="Times New Roman" w:hAnsi="Times New Roman" w:cs="Times New Roman"/>
                <w:sz w:val="20"/>
                <w:szCs w:val="20"/>
              </w:rPr>
              <w:t xml:space="preserve">- жилых зданий  </w:t>
            </w:r>
          </w:p>
          <w:p w:rsidR="00E017D6" w:rsidRPr="004F31E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F3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4F31E2">
              <w:rPr>
                <w:rFonts w:ascii="Times New Roman" w:hAnsi="Times New Roman" w:cs="Times New Roman"/>
                <w:sz w:val="20"/>
                <w:szCs w:val="20"/>
              </w:rPr>
              <w:t> - объектов социально-культурного назначения</w:t>
            </w:r>
          </w:p>
          <w:p w:rsidR="00E017D6" w:rsidRPr="004F31E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774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F31E2">
              <w:rPr>
                <w:rFonts w:ascii="Times New Roman" w:hAnsi="Times New Roman" w:cs="Times New Roman"/>
                <w:sz w:val="20"/>
                <w:szCs w:val="20"/>
              </w:rPr>
              <w:t> - комплексного освоения в целях жилищного строительства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B6F9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1B6F9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E017D6" w:rsidRPr="001B6F9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E017D6" w:rsidRPr="001B6F9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1B6F9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E017D6" w:rsidRPr="001B6F9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E017D6" w:rsidRPr="001B6F9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1B6F9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E017D6" w:rsidRPr="001B6F9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E017D6" w:rsidRPr="003045A9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1B6F9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821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045A9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045A9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045A9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045A9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017D6" w:rsidRPr="001B6F9A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045A9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B6F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B2AE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B2AE6"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3793D" w:rsidRDefault="00E017D6" w:rsidP="002872C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3793D">
              <w:rPr>
                <w:rFonts w:ascii="Times New Roman" w:hAnsi="Times New Roman" w:cs="Times New Roman"/>
                <w:sz w:val="20"/>
                <w:szCs w:val="20"/>
              </w:rPr>
              <w:t>Доля площади земельных участков, являющихся объектами налогообложения земельным налогом, в общей площади территории муниципального образования город Ржев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4616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4616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616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3798F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3798F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98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3798F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3798F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98F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3798F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3798F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98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3798F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3798F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98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3798F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3798F" w:rsidRDefault="00E017D6" w:rsidP="002872C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98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F45AE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F45AE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4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 Жилищно-коммунальное хозяйство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F45A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F45AE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F45AE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F45AE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F45AE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F45AE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F45A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F45AE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344AC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344AC">
              <w:rPr>
                <w:rFonts w:ascii="Times New Roman" w:hAnsi="Times New Roman" w:cs="Times New Roman"/>
                <w:sz w:val="20"/>
                <w:szCs w:val="20"/>
              </w:rPr>
              <w:t xml:space="preserve">Ввод в эксплуатацию жилых домов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344AC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4AC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7344A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906AA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6AA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906AA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6AA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52A0B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A0B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F183F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83F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F183F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83F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</w:tr>
      <w:tr w:rsidR="00E017D6" w:rsidRPr="003F353A">
        <w:trPr>
          <w:cantSplit/>
          <w:trHeight w:val="284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66B8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66B8E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B1251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B1251">
              <w:rPr>
                <w:rFonts w:ascii="Times New Roman" w:hAnsi="Times New Roman" w:cs="Times New Roman"/>
                <w:sz w:val="20"/>
                <w:szCs w:val="20"/>
              </w:rPr>
              <w:t xml:space="preserve">Средняя обеспеченность населения общей площадью жилых домов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B1251" w:rsidRDefault="00E017D6" w:rsidP="00EA2BA0">
            <w:pPr>
              <w:jc w:val="center"/>
            </w:pPr>
            <w:r w:rsidRPr="009B125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B12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47D76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D76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47D76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D76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71DFA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DFA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  <w:p w:rsidR="00E017D6" w:rsidRPr="009926C6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71DFA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DFA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71DFA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DFA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E017D6" w:rsidRPr="003F353A">
        <w:trPr>
          <w:cantSplit/>
          <w:trHeight w:val="235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948E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948E5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948E5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948E5"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 жилого фонда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948E5" w:rsidRDefault="00E017D6" w:rsidP="00EA2BA0">
            <w:pPr>
              <w:jc w:val="center"/>
            </w:pPr>
            <w:r w:rsidRPr="00E948E5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E948E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926C6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6C6">
              <w:rPr>
                <w:rFonts w:ascii="Times New Roman" w:hAnsi="Times New Roman" w:cs="Times New Roman"/>
                <w:sz w:val="20"/>
                <w:szCs w:val="20"/>
              </w:rPr>
              <w:t>1447,1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612E7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E7">
              <w:rPr>
                <w:rFonts w:ascii="Times New Roman" w:hAnsi="Times New Roman" w:cs="Times New Roman"/>
                <w:sz w:val="20"/>
                <w:szCs w:val="20"/>
              </w:rPr>
              <w:t>1465,8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612E7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E7">
              <w:rPr>
                <w:rFonts w:ascii="Times New Roman" w:hAnsi="Times New Roman" w:cs="Times New Roman"/>
                <w:sz w:val="20"/>
                <w:szCs w:val="20"/>
              </w:rPr>
              <w:t>1479,0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220E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0E4">
              <w:rPr>
                <w:rFonts w:ascii="Times New Roman" w:hAnsi="Times New Roman" w:cs="Times New Roman"/>
                <w:sz w:val="20"/>
                <w:szCs w:val="20"/>
              </w:rPr>
              <w:t>1482,5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220E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0E4">
              <w:rPr>
                <w:rFonts w:ascii="Times New Roman" w:hAnsi="Times New Roman" w:cs="Times New Roman"/>
                <w:sz w:val="20"/>
                <w:szCs w:val="20"/>
              </w:rPr>
              <w:t>1486,7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948E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948E5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B392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B392E"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 муниципального жилищного фонда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B392E" w:rsidRDefault="00E017D6" w:rsidP="00EA2BA0">
            <w:pPr>
              <w:jc w:val="center"/>
            </w:pPr>
            <w:r w:rsidRPr="004B392E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4B392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177AC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7AC">
              <w:rPr>
                <w:rFonts w:ascii="Times New Roman" w:hAnsi="Times New Roman" w:cs="Times New Roman"/>
                <w:sz w:val="20"/>
                <w:szCs w:val="20"/>
              </w:rPr>
              <w:t>205,9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177AC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7AC">
              <w:rPr>
                <w:rFonts w:ascii="Times New Roman" w:hAnsi="Times New Roman" w:cs="Times New Roman"/>
                <w:sz w:val="20"/>
                <w:szCs w:val="20"/>
              </w:rPr>
              <w:t>204,1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177AC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7AC">
              <w:rPr>
                <w:rFonts w:ascii="Times New Roman" w:hAnsi="Times New Roman" w:cs="Times New Roman"/>
                <w:sz w:val="20"/>
                <w:szCs w:val="20"/>
              </w:rPr>
              <w:t>203,6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177AC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7AC">
              <w:rPr>
                <w:rFonts w:ascii="Times New Roman" w:hAnsi="Times New Roman" w:cs="Times New Roman"/>
                <w:sz w:val="20"/>
                <w:szCs w:val="20"/>
              </w:rPr>
              <w:t>202,7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177AC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7AC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C5FB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C5FBB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C5FBB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C5FBB"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 жилых помещений в ветхих домах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C5FBB" w:rsidRDefault="00E017D6" w:rsidP="00EA2BA0">
            <w:pPr>
              <w:jc w:val="center"/>
            </w:pPr>
            <w:r w:rsidRPr="00BC5FBB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BC5FB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177AC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7AC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177AC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7AC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832FE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2FE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832FE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2FE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832FE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2FE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8592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85929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B6D7F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B6D7F"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 жилых помещений в аварийных домах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B6D7F" w:rsidRDefault="00E017D6" w:rsidP="00EA2BA0">
            <w:pPr>
              <w:jc w:val="center"/>
            </w:pPr>
            <w:r w:rsidRPr="000B6D7F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0B6D7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86485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485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327F2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7F2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327F2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7F2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327F2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7F2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327F2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7F2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</w:tr>
      <w:tr w:rsidR="00E017D6" w:rsidRPr="003F353A">
        <w:trPr>
          <w:cantSplit/>
          <w:trHeight w:val="306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769C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769C0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769C0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769C0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проживающих в аварийных жилых домах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769C0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9C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E12DB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2DB">
              <w:rPr>
                <w:rFonts w:ascii="Times New Roman" w:hAnsi="Times New Roman" w:cs="Times New Roman"/>
                <w:sz w:val="20"/>
                <w:szCs w:val="20"/>
              </w:rPr>
              <w:t>742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E12DB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2DB">
              <w:rPr>
                <w:rFonts w:ascii="Times New Roman" w:hAnsi="Times New Roman" w:cs="Times New Roman"/>
                <w:sz w:val="20"/>
                <w:szCs w:val="20"/>
              </w:rPr>
              <w:t>846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E12DB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2DB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E12DB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2DB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E12DB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2DB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769C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769C0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42B5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42B50">
              <w:rPr>
                <w:rFonts w:ascii="Times New Roman" w:hAnsi="Times New Roman" w:cs="Times New Roman"/>
                <w:sz w:val="20"/>
                <w:szCs w:val="20"/>
              </w:rPr>
              <w:t>Число жителей, получивших жилые помещения и улучшивших жилищные условия в течении года (в рамках федеральных, областных и городских целевых программ), всего</w:t>
            </w:r>
          </w:p>
          <w:p w:rsidR="00E017D6" w:rsidRPr="00442B5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42B50">
              <w:rPr>
                <w:rFonts w:ascii="Times New Roman" w:hAnsi="Times New Roman" w:cs="Times New Roman"/>
                <w:sz w:val="20"/>
                <w:szCs w:val="20"/>
              </w:rPr>
              <w:br/>
              <w:t>             в том числе по программам  расселения аварийного жилья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9003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  <w:p w:rsidR="00E017D6" w:rsidRPr="0039003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9003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9003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F6E7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B07B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7B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E017D6" w:rsidRPr="000B07B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B07B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7B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E017D6" w:rsidRPr="000B07B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B07B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7B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E017D6" w:rsidRPr="000B07B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B07B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7B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  <w:p w:rsidR="00E017D6" w:rsidRPr="000B07B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B07B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7B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  <w:p w:rsidR="00E017D6" w:rsidRPr="000B07B4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049E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049E2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57E4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квадратных метров площади, полученной семьями, улучшившими жилищные условия (в рамках федеральных, областных и городских целевых программ), всего </w:t>
            </w:r>
          </w:p>
          <w:p w:rsidR="00E017D6" w:rsidRPr="00057E43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57E43">
              <w:rPr>
                <w:rFonts w:ascii="Times New Roman" w:hAnsi="Times New Roman" w:cs="Times New Roman"/>
                <w:sz w:val="20"/>
                <w:szCs w:val="20"/>
              </w:rPr>
              <w:br/>
              <w:t>  в том числе по программам  расселения аварийного жилья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57E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57E4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E017D6" w:rsidRPr="00057E4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57E4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70F9D" w:rsidRDefault="00E017D6" w:rsidP="0017702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F9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E017D6" w:rsidRPr="00DA2CA7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F9D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F9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E017D6" w:rsidRPr="00DA2CA7" w:rsidRDefault="00E017D6" w:rsidP="000B07B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F9D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F9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E017D6" w:rsidRPr="00DA2CA7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F9D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F9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E017D6" w:rsidRPr="00DA2CA7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F9D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F9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E017D6" w:rsidRPr="00DA2CA7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57E4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57E43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57E4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57E43">
              <w:rPr>
                <w:rFonts w:ascii="Times New Roman" w:hAnsi="Times New Roman" w:cs="Times New Roman"/>
                <w:sz w:val="20"/>
                <w:szCs w:val="20"/>
              </w:rPr>
              <w:t xml:space="preserve">Площадь капитально отремонтированных жилых домов за год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57E4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43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057E4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D2D4D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D4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23C16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C16">
              <w:rPr>
                <w:rFonts w:ascii="Times New Roman" w:hAnsi="Times New Roman" w:cs="Times New Roman"/>
                <w:sz w:val="20"/>
                <w:szCs w:val="20"/>
              </w:rPr>
              <w:t>7,53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41F08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F08">
              <w:rPr>
                <w:rFonts w:ascii="Times New Roman" w:hAnsi="Times New Roman" w:cs="Times New Roman"/>
                <w:sz w:val="20"/>
                <w:szCs w:val="20"/>
              </w:rPr>
              <w:t>59,58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A780F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80F">
              <w:rPr>
                <w:rFonts w:ascii="Times New Roman" w:hAnsi="Times New Roman" w:cs="Times New Roman"/>
                <w:sz w:val="20"/>
                <w:szCs w:val="20"/>
              </w:rPr>
              <w:t>48,84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A780F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80F">
              <w:rPr>
                <w:rFonts w:ascii="Times New Roman" w:hAnsi="Times New Roman" w:cs="Times New Roman"/>
                <w:sz w:val="20"/>
                <w:szCs w:val="20"/>
              </w:rPr>
              <w:t>48,84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B32F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B32F0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80768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80768">
              <w:rPr>
                <w:rFonts w:ascii="Times New Roman" w:hAnsi="Times New Roman" w:cs="Times New Roman"/>
                <w:sz w:val="20"/>
                <w:szCs w:val="20"/>
              </w:rPr>
              <w:t xml:space="preserve">Полная стоимость предоставляемых ЖКУ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50E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0E6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A780F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80F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23C16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C16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A2CA7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CA7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A2CA7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CA7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A2CA7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CA7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43CBF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43CBF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B6A1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DB6A1D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расходов бюджета города Ржева на жилищно-коммунальное хозяйство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32E8F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E8F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D43F8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3F8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D43F8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3F8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906EE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A55A6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02C46" w:rsidRDefault="00E017D6" w:rsidP="00A7292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93BD1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35E57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5E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 Развитие улично-дорожной сети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35E57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35E57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35E57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35E57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35E57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35E57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93BD1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93BD1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3127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3127D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 автомобильных дорог общего пользования      </w:t>
            </w:r>
          </w:p>
          <w:p w:rsidR="00E017D6" w:rsidRPr="00510E3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3127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3127D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числе, с твердым покрытием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10E3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D5730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730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  <w:p w:rsidR="00E017D6" w:rsidRPr="00796506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068A6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A6">
              <w:rPr>
                <w:rFonts w:ascii="Times New Roman" w:hAnsi="Times New Roman" w:cs="Times New Roman"/>
                <w:sz w:val="20"/>
                <w:szCs w:val="20"/>
              </w:rPr>
              <w:t>60,58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C7FDF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FDF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  <w:p w:rsidR="00E017D6" w:rsidRPr="00796506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068A6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A6">
              <w:rPr>
                <w:rFonts w:ascii="Times New Roman" w:hAnsi="Times New Roman" w:cs="Times New Roman"/>
                <w:sz w:val="20"/>
                <w:szCs w:val="20"/>
              </w:rPr>
              <w:t>60,58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C7FDF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FDF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  <w:p w:rsidR="00E017D6" w:rsidRPr="00796506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796506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06">
              <w:rPr>
                <w:rFonts w:ascii="Times New Roman" w:hAnsi="Times New Roman" w:cs="Times New Roman"/>
                <w:sz w:val="20"/>
                <w:szCs w:val="20"/>
              </w:rPr>
              <w:t>60,58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C7FDF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FDF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  <w:p w:rsidR="00E017D6" w:rsidRPr="00796506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796506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06">
              <w:rPr>
                <w:rFonts w:ascii="Times New Roman" w:hAnsi="Times New Roman" w:cs="Times New Roman"/>
                <w:sz w:val="20"/>
                <w:szCs w:val="20"/>
              </w:rPr>
              <w:t>60,58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C7FDF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FDF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  <w:p w:rsidR="00E017D6" w:rsidRPr="00796506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796506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06">
              <w:rPr>
                <w:rFonts w:ascii="Times New Roman" w:hAnsi="Times New Roman" w:cs="Times New Roman"/>
                <w:sz w:val="20"/>
                <w:szCs w:val="20"/>
              </w:rPr>
              <w:t>60,58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A55E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A55EC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C5262" w:rsidRDefault="00E017D6" w:rsidP="00D01DD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5262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и реконструкция автомобильных дорог общего пользования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256F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6F6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67684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6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67684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6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67684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68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67684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6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67684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6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F08D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F08D3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1333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333E">
              <w:rPr>
                <w:rFonts w:ascii="Times New Roman" w:hAnsi="Times New Roman" w:cs="Times New Roman"/>
                <w:sz w:val="20"/>
                <w:szCs w:val="20"/>
              </w:rPr>
              <w:t>Объем платных услуг, оказанных населению предприятиями транспорта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606E2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6E2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B4D3F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D3F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E0A5A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A5A">
              <w:rPr>
                <w:rFonts w:ascii="Times New Roman" w:hAnsi="Times New Roman" w:cs="Times New Roman"/>
                <w:sz w:val="20"/>
                <w:szCs w:val="20"/>
              </w:rPr>
              <w:t>31,74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02F1F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F1F">
              <w:rPr>
                <w:rFonts w:ascii="Times New Roman" w:hAnsi="Times New Roman" w:cs="Times New Roman"/>
                <w:sz w:val="20"/>
                <w:szCs w:val="20"/>
              </w:rPr>
              <w:t>33,74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36301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301">
              <w:rPr>
                <w:rFonts w:ascii="Times New Roman" w:hAnsi="Times New Roman" w:cs="Times New Roman"/>
                <w:sz w:val="20"/>
                <w:szCs w:val="20"/>
              </w:rPr>
              <w:t>33,74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36301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301">
              <w:rPr>
                <w:rFonts w:ascii="Times New Roman" w:hAnsi="Times New Roman" w:cs="Times New Roman"/>
                <w:sz w:val="20"/>
                <w:szCs w:val="20"/>
              </w:rPr>
              <w:t>33,74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86EC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86EC9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86EC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86EC9">
              <w:rPr>
                <w:rFonts w:ascii="Times New Roman" w:hAnsi="Times New Roman" w:cs="Times New Roman"/>
                <w:sz w:val="20"/>
                <w:szCs w:val="20"/>
              </w:rPr>
              <w:t xml:space="preserve"> Объем перевозки пассажиров автобусным транспортом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86EC9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EC9">
              <w:rPr>
                <w:rFonts w:ascii="Times New Roman" w:hAnsi="Times New Roman" w:cs="Times New Roman"/>
                <w:sz w:val="20"/>
                <w:szCs w:val="20"/>
              </w:rPr>
              <w:t>млн. 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26F63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F63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26F63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F63">
              <w:rPr>
                <w:rFonts w:ascii="Times New Roman" w:hAnsi="Times New Roman" w:cs="Times New Roman"/>
                <w:sz w:val="20"/>
                <w:szCs w:val="20"/>
              </w:rPr>
              <w:t>2,05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26F63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F63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26F63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F63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26F63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F63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E66D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E66D2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6137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61379">
              <w:rPr>
                <w:rFonts w:ascii="Times New Roman" w:hAnsi="Times New Roman" w:cs="Times New Roman"/>
                <w:sz w:val="20"/>
                <w:szCs w:val="20"/>
              </w:rPr>
              <w:t xml:space="preserve"> Общий объем расходов бюджета города Ржева на транспорт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A16ED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6ED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37C20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7C20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7C20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7C20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7C20" w:rsidRDefault="00E017D6" w:rsidP="009330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04CD4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04CD4" w:rsidRDefault="00E017D6" w:rsidP="00B732B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 Социальная сфера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  <w:trHeight w:val="335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F24D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F24D7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E1767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E17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Образование: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D6" w:rsidRPr="00E519A9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017D6" w:rsidRPr="00E519A9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017D6" w:rsidRPr="00E519A9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D6" w:rsidRPr="00E519A9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017D6" w:rsidRPr="00E519A9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017D6" w:rsidRPr="00E519A9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  <w:trHeight w:val="368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C506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C5067">
              <w:rPr>
                <w:rFonts w:ascii="Times New Roman" w:hAnsi="Times New Roman" w:cs="Times New Roman"/>
                <w:sz w:val="20"/>
                <w:szCs w:val="20"/>
              </w:rPr>
              <w:t>7.1.1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C5067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C50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D6" w:rsidRPr="00426AE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017D6" w:rsidRPr="00426AE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017D6" w:rsidRPr="00426AE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D6" w:rsidRPr="00426AE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017D6" w:rsidRPr="00426AE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017D6" w:rsidRPr="00426AE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E618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E618A">
              <w:rPr>
                <w:rFonts w:ascii="Times New Roman" w:hAnsi="Times New Roman" w:cs="Times New Roman"/>
                <w:sz w:val="20"/>
                <w:szCs w:val="20"/>
              </w:rPr>
              <w:t>7.1.1.1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20095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20095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детей в возрасте от 1 до 7 лет, всего </w:t>
            </w:r>
          </w:p>
          <w:p w:rsidR="00E017D6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2009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C0A46">
              <w:rPr>
                <w:rFonts w:ascii="Times New Roman" w:hAnsi="Times New Roman" w:cs="Times New Roman"/>
                <w:sz w:val="20"/>
                <w:szCs w:val="20"/>
              </w:rPr>
              <w:t>в том числе в возрасте:</w:t>
            </w:r>
          </w:p>
          <w:p w:rsidR="00E017D6" w:rsidRPr="00651140" w:rsidRDefault="00E017D6" w:rsidP="002D558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51140">
              <w:rPr>
                <w:rFonts w:ascii="Times New Roman" w:hAnsi="Times New Roman" w:cs="Times New Roman"/>
                <w:sz w:val="20"/>
                <w:szCs w:val="20"/>
              </w:rPr>
              <w:t>    - от 3 до 7 лет</w:t>
            </w:r>
            <w:r w:rsidRPr="00A2009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651140">
              <w:rPr>
                <w:rFonts w:ascii="Times New Roman" w:hAnsi="Times New Roman" w:cs="Times New Roman"/>
                <w:sz w:val="20"/>
                <w:szCs w:val="20"/>
              </w:rPr>
              <w:t>    - от 5 до 7 лет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770A18">
              <w:rPr>
                <w:rFonts w:ascii="Times New Roman" w:hAnsi="Times New Roman" w:cs="Times New Roman"/>
                <w:sz w:val="20"/>
                <w:szCs w:val="20"/>
              </w:rPr>
              <w:t>еловек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  <w:p w:rsidR="00E017D6" w:rsidRPr="00770A1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254">
              <w:rPr>
                <w:rFonts w:ascii="Times New Roman" w:hAnsi="Times New Roman" w:cs="Times New Roman"/>
                <w:sz w:val="20"/>
                <w:szCs w:val="20"/>
              </w:rPr>
              <w:t>3674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2458</w:t>
            </w:r>
          </w:p>
          <w:p w:rsidR="00E017D6" w:rsidRPr="007A3254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254">
              <w:rPr>
                <w:rFonts w:ascii="Times New Roman" w:hAnsi="Times New Roman" w:cs="Times New Roman"/>
                <w:sz w:val="20"/>
                <w:szCs w:val="20"/>
              </w:rPr>
              <w:t>3549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2389</w:t>
            </w:r>
          </w:p>
          <w:p w:rsidR="00E017D6" w:rsidRPr="007A3254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F25">
              <w:rPr>
                <w:rFonts w:ascii="Times New Roman" w:hAnsi="Times New Roman" w:cs="Times New Roman"/>
                <w:sz w:val="20"/>
                <w:szCs w:val="20"/>
              </w:rPr>
              <w:t>3561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2399</w:t>
            </w:r>
          </w:p>
          <w:p w:rsidR="00E017D6" w:rsidRPr="006A6F25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F25">
              <w:rPr>
                <w:rFonts w:ascii="Times New Roman" w:hAnsi="Times New Roman" w:cs="Times New Roman"/>
                <w:sz w:val="20"/>
                <w:szCs w:val="20"/>
              </w:rPr>
              <w:t>3561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2399</w:t>
            </w:r>
          </w:p>
          <w:p w:rsidR="00E017D6" w:rsidRPr="006A6F25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F25">
              <w:rPr>
                <w:rFonts w:ascii="Times New Roman" w:hAnsi="Times New Roman" w:cs="Times New Roman"/>
                <w:sz w:val="20"/>
                <w:szCs w:val="20"/>
              </w:rPr>
              <w:t>3561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2399</w:t>
            </w:r>
          </w:p>
          <w:p w:rsidR="00E017D6" w:rsidRPr="006A6F25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1183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7353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73538">
              <w:rPr>
                <w:rFonts w:ascii="Times New Roman" w:hAnsi="Times New Roman" w:cs="Times New Roman"/>
                <w:sz w:val="20"/>
                <w:szCs w:val="20"/>
              </w:rPr>
              <w:t>7.1.1.2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A5497">
              <w:rPr>
                <w:rFonts w:ascii="Times New Roman" w:hAnsi="Times New Roman" w:cs="Times New Roman"/>
                <w:sz w:val="20"/>
                <w:szCs w:val="20"/>
              </w:rPr>
              <w:t>Количество детских дошкольных образовательных учреждений, всего</w:t>
            </w:r>
          </w:p>
          <w:p w:rsidR="00E017D6" w:rsidRPr="006A5497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6A5497">
              <w:rPr>
                <w:rFonts w:ascii="Times New Roman" w:hAnsi="Times New Roman" w:cs="Times New Roman"/>
                <w:sz w:val="20"/>
                <w:szCs w:val="20"/>
              </w:rPr>
              <w:t>в том числе муниципальных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070E8">
              <w:rPr>
                <w:rFonts w:ascii="Times New Roman" w:hAnsi="Times New Roman" w:cs="Times New Roman"/>
                <w:sz w:val="20"/>
                <w:szCs w:val="20"/>
              </w:rPr>
              <w:t>диниц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7070E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070E8">
              <w:rPr>
                <w:rFonts w:ascii="Times New Roman" w:hAnsi="Times New Roman" w:cs="Times New Roman"/>
                <w:sz w:val="20"/>
                <w:szCs w:val="20"/>
              </w:rPr>
              <w:t>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40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2409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40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2409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40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2409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83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E583D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83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E583D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6630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6630E">
              <w:rPr>
                <w:rFonts w:ascii="Times New Roman" w:hAnsi="Times New Roman" w:cs="Times New Roman"/>
                <w:sz w:val="20"/>
                <w:szCs w:val="20"/>
              </w:rPr>
              <w:t>7.1.1.3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402DF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6630E">
              <w:rPr>
                <w:rFonts w:ascii="Times New Roman" w:hAnsi="Times New Roman" w:cs="Times New Roman"/>
                <w:sz w:val="20"/>
                <w:szCs w:val="20"/>
              </w:rPr>
              <w:t>Число мест в детских дошкольных образовательных учреждениях, всего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9402DF">
              <w:rPr>
                <w:rFonts w:ascii="Times New Roman" w:hAnsi="Times New Roman" w:cs="Times New Roman"/>
                <w:sz w:val="20"/>
                <w:szCs w:val="20"/>
              </w:rPr>
              <w:t>в том числе в муниципальных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402DF">
              <w:rPr>
                <w:rFonts w:ascii="Times New Roman" w:hAnsi="Times New Roman" w:cs="Times New Roman"/>
                <w:sz w:val="20"/>
                <w:szCs w:val="20"/>
              </w:rPr>
              <w:t>ест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402DF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9141C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41C">
              <w:rPr>
                <w:rFonts w:ascii="Times New Roman" w:hAnsi="Times New Roman" w:cs="Times New Roman"/>
                <w:sz w:val="20"/>
                <w:szCs w:val="20"/>
              </w:rPr>
              <w:t>2957</w:t>
            </w:r>
          </w:p>
          <w:p w:rsidR="00E017D6" w:rsidRPr="007D767F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7D767F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67F">
              <w:rPr>
                <w:rFonts w:ascii="Times New Roman" w:hAnsi="Times New Roman" w:cs="Times New Roman"/>
                <w:sz w:val="20"/>
                <w:szCs w:val="20"/>
              </w:rPr>
              <w:t>2957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9141C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41C">
              <w:rPr>
                <w:rFonts w:ascii="Times New Roman" w:hAnsi="Times New Roman" w:cs="Times New Roman"/>
                <w:sz w:val="20"/>
                <w:szCs w:val="20"/>
              </w:rPr>
              <w:t>2957</w:t>
            </w:r>
          </w:p>
          <w:p w:rsidR="00E017D6" w:rsidRPr="00574B0E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74B0E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4B0E">
              <w:rPr>
                <w:rFonts w:ascii="Times New Roman" w:hAnsi="Times New Roman" w:cs="Times New Roman"/>
                <w:sz w:val="20"/>
                <w:szCs w:val="20"/>
              </w:rPr>
              <w:t>2957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A5653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653">
              <w:rPr>
                <w:rFonts w:ascii="Times New Roman" w:hAnsi="Times New Roman" w:cs="Times New Roman"/>
                <w:sz w:val="20"/>
                <w:szCs w:val="20"/>
              </w:rPr>
              <w:t>2957</w:t>
            </w:r>
          </w:p>
          <w:p w:rsidR="00E017D6" w:rsidRPr="00574B0E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74B0E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4B0E">
              <w:rPr>
                <w:rFonts w:ascii="Times New Roman" w:hAnsi="Times New Roman" w:cs="Times New Roman"/>
                <w:sz w:val="20"/>
                <w:szCs w:val="20"/>
              </w:rPr>
              <w:t>2957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A5653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653">
              <w:rPr>
                <w:rFonts w:ascii="Times New Roman" w:hAnsi="Times New Roman" w:cs="Times New Roman"/>
                <w:sz w:val="20"/>
                <w:szCs w:val="20"/>
              </w:rPr>
              <w:t>2957</w:t>
            </w:r>
          </w:p>
          <w:p w:rsidR="00E017D6" w:rsidRPr="00E2165D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2165D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65D">
              <w:rPr>
                <w:rFonts w:ascii="Times New Roman" w:hAnsi="Times New Roman" w:cs="Times New Roman"/>
                <w:sz w:val="20"/>
                <w:szCs w:val="20"/>
              </w:rPr>
              <w:t>2957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B6C25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C25">
              <w:rPr>
                <w:rFonts w:ascii="Times New Roman" w:hAnsi="Times New Roman" w:cs="Times New Roman"/>
                <w:sz w:val="20"/>
                <w:szCs w:val="20"/>
              </w:rPr>
              <w:t>2957</w:t>
            </w:r>
          </w:p>
          <w:p w:rsidR="00E017D6" w:rsidRPr="00E2165D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2165D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65D">
              <w:rPr>
                <w:rFonts w:ascii="Times New Roman" w:hAnsi="Times New Roman" w:cs="Times New Roman"/>
                <w:sz w:val="20"/>
                <w:szCs w:val="20"/>
              </w:rPr>
              <w:t>2957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0610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0610E">
              <w:rPr>
                <w:rFonts w:ascii="Times New Roman" w:hAnsi="Times New Roman" w:cs="Times New Roman"/>
                <w:sz w:val="20"/>
                <w:szCs w:val="20"/>
              </w:rPr>
              <w:t>7.1.1.4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D3470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D3470"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фактической и нормативной мощности муниципальных дошкольных образовательных учреждений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7343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3434">
              <w:rPr>
                <w:rFonts w:ascii="Times New Roman" w:hAnsi="Times New Roman" w:cs="Times New Roman"/>
                <w:sz w:val="20"/>
                <w:szCs w:val="20"/>
              </w:rPr>
              <w:t>воспитанников на 100 мест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25B3C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B3C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5B3C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B3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5B3C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B3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5B3C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B3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5B3C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B3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4656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46565">
              <w:rPr>
                <w:rFonts w:ascii="Times New Roman" w:hAnsi="Times New Roman" w:cs="Times New Roman"/>
                <w:sz w:val="20"/>
                <w:szCs w:val="20"/>
              </w:rPr>
              <w:t>7.1.1.5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B19B2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B19B2">
              <w:rPr>
                <w:rFonts w:ascii="Times New Roman" w:hAnsi="Times New Roman" w:cs="Times New Roman"/>
                <w:sz w:val="20"/>
                <w:szCs w:val="20"/>
              </w:rPr>
              <w:t>Численность детей в возрасте от 1 до 7 лет, получающих услуги детского дошкольного образования, всего</w:t>
            </w:r>
          </w:p>
          <w:p w:rsidR="00E017D6" w:rsidRPr="002072D2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2072D2">
              <w:rPr>
                <w:rFonts w:ascii="Times New Roman" w:hAnsi="Times New Roman" w:cs="Times New Roman"/>
                <w:sz w:val="20"/>
                <w:szCs w:val="20"/>
              </w:rPr>
              <w:t>в том числе в возрасте:</w:t>
            </w:r>
          </w:p>
          <w:p w:rsidR="00E017D6" w:rsidRPr="001D032B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072D2">
              <w:rPr>
                <w:rFonts w:ascii="Times New Roman" w:hAnsi="Times New Roman" w:cs="Times New Roman"/>
                <w:sz w:val="20"/>
                <w:szCs w:val="20"/>
              </w:rPr>
              <w:t>    - от 3 до 7 лет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1D032B">
              <w:rPr>
                <w:rFonts w:ascii="Times New Roman" w:hAnsi="Times New Roman" w:cs="Times New Roman"/>
                <w:sz w:val="20"/>
                <w:szCs w:val="20"/>
              </w:rPr>
              <w:t>    - от 5 до 7 лет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4D4C14">
              <w:rPr>
                <w:rFonts w:ascii="Times New Roman" w:hAnsi="Times New Roman" w:cs="Times New Roman"/>
                <w:sz w:val="20"/>
                <w:szCs w:val="20"/>
              </w:rPr>
              <w:t>еловек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  <w:p w:rsidR="00E017D6" w:rsidRPr="004D4C1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35CFD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CFD">
              <w:rPr>
                <w:rFonts w:ascii="Times New Roman" w:hAnsi="Times New Roman" w:cs="Times New Roman"/>
                <w:sz w:val="20"/>
                <w:szCs w:val="20"/>
              </w:rPr>
              <w:t>3071</w:t>
            </w: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9B">
              <w:rPr>
                <w:rFonts w:ascii="Times New Roman" w:hAnsi="Times New Roman" w:cs="Times New Roman"/>
                <w:sz w:val="20"/>
                <w:szCs w:val="20"/>
              </w:rPr>
              <w:t>2450</w:t>
            </w: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35CFD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CFD">
              <w:rPr>
                <w:rFonts w:ascii="Times New Roman" w:hAnsi="Times New Roman" w:cs="Times New Roman"/>
                <w:sz w:val="20"/>
                <w:szCs w:val="20"/>
              </w:rPr>
              <w:t>3080</w:t>
            </w: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9B">
              <w:rPr>
                <w:rFonts w:ascii="Times New Roman" w:hAnsi="Times New Roman" w:cs="Times New Roman"/>
                <w:sz w:val="20"/>
                <w:szCs w:val="20"/>
              </w:rPr>
              <w:t>2445</w:t>
            </w: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35CFD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CFD">
              <w:rPr>
                <w:rFonts w:ascii="Times New Roman" w:hAnsi="Times New Roman" w:cs="Times New Roman"/>
                <w:sz w:val="20"/>
                <w:szCs w:val="20"/>
              </w:rPr>
              <w:t>3080</w:t>
            </w: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9B">
              <w:rPr>
                <w:rFonts w:ascii="Times New Roman" w:hAnsi="Times New Roman" w:cs="Times New Roman"/>
                <w:sz w:val="20"/>
                <w:szCs w:val="20"/>
              </w:rPr>
              <w:t>2445</w:t>
            </w:r>
          </w:p>
          <w:p w:rsidR="00E017D6" w:rsidRPr="0029629B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35CFD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CFD">
              <w:rPr>
                <w:rFonts w:ascii="Times New Roman" w:hAnsi="Times New Roman" w:cs="Times New Roman"/>
                <w:sz w:val="20"/>
                <w:szCs w:val="20"/>
              </w:rPr>
              <w:t>3080</w:t>
            </w:r>
          </w:p>
          <w:p w:rsidR="00E017D6" w:rsidRPr="0029629B" w:rsidRDefault="00E017D6" w:rsidP="00A910A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629B" w:rsidRDefault="00E017D6" w:rsidP="00A910A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629B" w:rsidRDefault="00E017D6" w:rsidP="00A910A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A910A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9B">
              <w:rPr>
                <w:rFonts w:ascii="Times New Roman" w:hAnsi="Times New Roman" w:cs="Times New Roman"/>
                <w:sz w:val="20"/>
                <w:szCs w:val="20"/>
              </w:rPr>
              <w:t>2420</w:t>
            </w:r>
          </w:p>
          <w:p w:rsidR="00E017D6" w:rsidRPr="0029629B" w:rsidRDefault="00E017D6" w:rsidP="00A910A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35CFD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CFD">
              <w:rPr>
                <w:rFonts w:ascii="Times New Roman" w:hAnsi="Times New Roman" w:cs="Times New Roman"/>
                <w:sz w:val="20"/>
                <w:szCs w:val="20"/>
              </w:rPr>
              <w:t>3080</w:t>
            </w:r>
          </w:p>
          <w:p w:rsidR="00E017D6" w:rsidRPr="0029629B" w:rsidRDefault="00E017D6" w:rsidP="00A910A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629B" w:rsidRDefault="00E017D6" w:rsidP="00A910A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9629B" w:rsidRDefault="00E017D6" w:rsidP="00A910A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A910A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9B">
              <w:rPr>
                <w:rFonts w:ascii="Times New Roman" w:hAnsi="Times New Roman" w:cs="Times New Roman"/>
                <w:sz w:val="20"/>
                <w:szCs w:val="20"/>
              </w:rPr>
              <w:t>2420</w:t>
            </w:r>
          </w:p>
          <w:p w:rsidR="00E017D6" w:rsidRPr="0029629B" w:rsidRDefault="00E017D6" w:rsidP="00A910A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D046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D0465">
              <w:rPr>
                <w:rFonts w:ascii="Times New Roman" w:hAnsi="Times New Roman" w:cs="Times New Roman"/>
                <w:sz w:val="20"/>
                <w:szCs w:val="20"/>
              </w:rPr>
              <w:t>7.1.1.6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76F07">
              <w:rPr>
                <w:rFonts w:ascii="Times New Roman" w:hAnsi="Times New Roman" w:cs="Times New Roman"/>
                <w:sz w:val="20"/>
                <w:szCs w:val="20"/>
              </w:rPr>
              <w:t>Доля детей дошкольного возраста, получающих услуги детского дошкольного образования, всего</w:t>
            </w:r>
          </w:p>
          <w:p w:rsidR="00E017D6" w:rsidRPr="00076F0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42E60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42E60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 возрасте: </w:t>
            </w:r>
          </w:p>
          <w:p w:rsidR="00E017D6" w:rsidRPr="00B42E60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42E60">
              <w:rPr>
                <w:rFonts w:ascii="Times New Roman" w:hAnsi="Times New Roman" w:cs="Times New Roman"/>
                <w:sz w:val="20"/>
                <w:szCs w:val="20"/>
              </w:rPr>
              <w:t xml:space="preserve">    - от 3 до 7 лет</w:t>
            </w:r>
          </w:p>
          <w:p w:rsidR="00E017D6" w:rsidRPr="0077467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74677">
              <w:rPr>
                <w:rFonts w:ascii="Times New Roman" w:hAnsi="Times New Roman" w:cs="Times New Roman"/>
                <w:sz w:val="20"/>
                <w:szCs w:val="20"/>
              </w:rPr>
              <w:t xml:space="preserve">    - от 5 до 7 лет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C3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017D6" w:rsidRPr="00850C31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CCA">
              <w:rPr>
                <w:rFonts w:ascii="Times New Roman" w:hAnsi="Times New Roman" w:cs="Times New Roman"/>
                <w:sz w:val="20"/>
                <w:szCs w:val="20"/>
              </w:rPr>
              <w:t>83,6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  <w:p w:rsidR="00E017D6" w:rsidRPr="00037CCA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563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Pr="00764563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563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Pr="00764563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64563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563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Pr="00764563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64563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563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Pr="00764563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A2DB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A2DB5">
              <w:rPr>
                <w:rFonts w:ascii="Times New Roman" w:hAnsi="Times New Roman" w:cs="Times New Roman"/>
                <w:sz w:val="20"/>
                <w:szCs w:val="20"/>
              </w:rPr>
              <w:t>7.1.1.7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D5F7B">
              <w:rPr>
                <w:rFonts w:ascii="Times New Roman" w:hAnsi="Times New Roman" w:cs="Times New Roman"/>
                <w:sz w:val="20"/>
                <w:szCs w:val="20"/>
              </w:rPr>
              <w:t>Количество детей, стоящих в очереди на получение места в детском дошкольном образовательном учреждении, всего</w:t>
            </w:r>
          </w:p>
          <w:p w:rsidR="00E017D6" w:rsidRPr="008E5E97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8E5E9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 возрасте: </w:t>
            </w:r>
          </w:p>
          <w:p w:rsidR="00E017D6" w:rsidRPr="005F344C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05D8C">
              <w:rPr>
                <w:rFonts w:ascii="Times New Roman" w:hAnsi="Times New Roman" w:cs="Times New Roman"/>
                <w:sz w:val="20"/>
                <w:szCs w:val="20"/>
              </w:rPr>
              <w:t>    - от 3 до 7 лет,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0F6B83">
              <w:rPr>
                <w:rFonts w:ascii="Times New Roman" w:hAnsi="Times New Roman" w:cs="Times New Roman"/>
                <w:sz w:val="20"/>
                <w:szCs w:val="20"/>
              </w:rPr>
              <w:t>    - от 5 до 7 лет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060764">
              <w:rPr>
                <w:rFonts w:ascii="Times New Roman" w:hAnsi="Times New Roman" w:cs="Times New Roman"/>
                <w:sz w:val="20"/>
                <w:szCs w:val="20"/>
              </w:rPr>
              <w:t>еловек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  <w:p w:rsidR="00E017D6" w:rsidRPr="0006076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Pr="00307EF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Pr="00307EF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F6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E017D6" w:rsidRPr="00307EF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F6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Pr="00676632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F6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Pr="00307EF6" w:rsidRDefault="00E017D6" w:rsidP="001652E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075FE3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96D4F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96D4F">
              <w:rPr>
                <w:rFonts w:ascii="Times New Roman" w:hAnsi="Times New Roman" w:cs="Times New Roman"/>
                <w:sz w:val="20"/>
                <w:szCs w:val="20"/>
              </w:rPr>
              <w:t>7.1.1.8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65ED4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65ED4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детских дошкольных образовательных учреждений, здания которых требуют капитального ремонта, всего</w:t>
            </w:r>
          </w:p>
          <w:p w:rsidR="00E017D6" w:rsidRPr="0086126B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86126B">
              <w:rPr>
                <w:rFonts w:ascii="Times New Roman" w:hAnsi="Times New Roman" w:cs="Times New Roman"/>
                <w:sz w:val="20"/>
                <w:szCs w:val="20"/>
              </w:rPr>
              <w:t>    в том числе, находятся в аварийном состоянии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2208C">
              <w:rPr>
                <w:rFonts w:ascii="Times New Roman" w:hAnsi="Times New Roman" w:cs="Times New Roman"/>
                <w:sz w:val="20"/>
                <w:szCs w:val="20"/>
              </w:rPr>
              <w:t>диниц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2208C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F2F0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F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F2F0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F2F0F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F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F2F0F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5FE3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FE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E017D6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75FE3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5FE3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FE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E017D6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75FE3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5FE3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FE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E017D6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75FE3" w:rsidRDefault="00E017D6" w:rsidP="000608D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D209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D2095">
              <w:rPr>
                <w:rFonts w:ascii="Times New Roman" w:hAnsi="Times New Roman" w:cs="Times New Roman"/>
                <w:sz w:val="20"/>
                <w:szCs w:val="20"/>
              </w:rPr>
              <w:t>7.1.1.9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87B80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87B80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расходов бюджета города Ржева  на дошкольное образование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7411D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1D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B767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04198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04198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04198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04198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216,2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2090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2090D">
              <w:rPr>
                <w:rFonts w:ascii="Times New Roman" w:hAnsi="Times New Roman" w:cs="Times New Roman"/>
                <w:sz w:val="20"/>
                <w:szCs w:val="20"/>
              </w:rPr>
              <w:t>7.1.2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B5D1B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5D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B47E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B47E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B47E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B47E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B47E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B47E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87EB1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87EB1">
              <w:rPr>
                <w:rFonts w:ascii="Times New Roman" w:hAnsi="Times New Roman" w:cs="Times New Roman"/>
                <w:sz w:val="20"/>
                <w:szCs w:val="20"/>
              </w:rPr>
              <w:t>7.1.2.1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3199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31997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детей в возрасте от 7 до 18 лет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31997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99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F3C45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C45">
              <w:rPr>
                <w:rFonts w:ascii="Times New Roman" w:hAnsi="Times New Roman" w:cs="Times New Roman"/>
                <w:sz w:val="20"/>
                <w:szCs w:val="20"/>
              </w:rPr>
              <w:t>6470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F3C45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C45">
              <w:rPr>
                <w:rFonts w:ascii="Times New Roman" w:hAnsi="Times New Roman" w:cs="Times New Roman"/>
                <w:sz w:val="20"/>
                <w:szCs w:val="20"/>
              </w:rPr>
              <w:t>6693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F3C45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C45">
              <w:rPr>
                <w:rFonts w:ascii="Times New Roman" w:hAnsi="Times New Roman" w:cs="Times New Roman"/>
                <w:sz w:val="20"/>
                <w:szCs w:val="20"/>
              </w:rPr>
              <w:t>6808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F3C45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C45">
              <w:rPr>
                <w:rFonts w:ascii="Times New Roman" w:hAnsi="Times New Roman" w:cs="Times New Roman"/>
                <w:sz w:val="20"/>
                <w:szCs w:val="20"/>
              </w:rPr>
              <w:t>6772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F3C45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C45">
              <w:rPr>
                <w:rFonts w:ascii="Times New Roman" w:hAnsi="Times New Roman" w:cs="Times New Roman"/>
                <w:sz w:val="20"/>
                <w:szCs w:val="20"/>
              </w:rPr>
              <w:t>6852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3109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31094">
              <w:rPr>
                <w:rFonts w:ascii="Times New Roman" w:hAnsi="Times New Roman" w:cs="Times New Roman"/>
                <w:sz w:val="20"/>
                <w:szCs w:val="20"/>
              </w:rPr>
              <w:t>7.1.2.2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16096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160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общеобразовательных учреждений, всего </w:t>
            </w:r>
          </w:p>
          <w:p w:rsidR="00E017D6" w:rsidRPr="00CF5E0F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16096">
              <w:rPr>
                <w:rFonts w:ascii="Times New Roman" w:hAnsi="Times New Roman" w:cs="Times New Roman"/>
                <w:sz w:val="20"/>
                <w:szCs w:val="20"/>
              </w:rPr>
              <w:br/>
              <w:t>    в том числе муниципальных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B6B70">
              <w:rPr>
                <w:rFonts w:ascii="Times New Roman" w:hAnsi="Times New Roman" w:cs="Times New Roman"/>
                <w:sz w:val="20"/>
                <w:szCs w:val="20"/>
              </w:rPr>
              <w:t>диниц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B6B70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017D6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826D5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017D6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826D5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017D6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826D5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017D6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826D5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E017D6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826D5" w:rsidRDefault="00E017D6" w:rsidP="00934D9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A170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A170E">
              <w:rPr>
                <w:rFonts w:ascii="Times New Roman" w:hAnsi="Times New Roman" w:cs="Times New Roman"/>
                <w:sz w:val="20"/>
                <w:szCs w:val="20"/>
              </w:rPr>
              <w:t>7.1.2.3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A225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DA2257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детей в возрасте от 7 до 18 лет, получающих услуги общего и среднего образования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C235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35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C08F5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F5">
              <w:rPr>
                <w:rFonts w:ascii="Times New Roman" w:hAnsi="Times New Roman" w:cs="Times New Roman"/>
                <w:sz w:val="20"/>
                <w:szCs w:val="20"/>
              </w:rPr>
              <w:t>5934</w:t>
            </w:r>
          </w:p>
          <w:p w:rsidR="00E017D6" w:rsidRPr="001C08F5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C08F5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F5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07AB4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AB4">
              <w:rPr>
                <w:rFonts w:ascii="Times New Roman" w:hAnsi="Times New Roman" w:cs="Times New Roman"/>
                <w:sz w:val="20"/>
                <w:szCs w:val="20"/>
              </w:rPr>
              <w:t>6088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07AB4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AB4">
              <w:rPr>
                <w:rFonts w:ascii="Times New Roman" w:hAnsi="Times New Roman" w:cs="Times New Roman"/>
                <w:sz w:val="20"/>
                <w:szCs w:val="20"/>
              </w:rPr>
              <w:t>6116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07AB4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AB4">
              <w:rPr>
                <w:rFonts w:ascii="Times New Roman" w:hAnsi="Times New Roman" w:cs="Times New Roman"/>
                <w:sz w:val="20"/>
                <w:szCs w:val="20"/>
              </w:rPr>
              <w:t>6120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12E4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12E46">
              <w:rPr>
                <w:rFonts w:ascii="Times New Roman" w:hAnsi="Times New Roman" w:cs="Times New Roman"/>
                <w:sz w:val="20"/>
                <w:szCs w:val="20"/>
              </w:rPr>
              <w:t>7.1.2.4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3710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710C">
              <w:rPr>
                <w:rFonts w:ascii="Times New Roman" w:hAnsi="Times New Roman" w:cs="Times New Roman"/>
                <w:sz w:val="20"/>
                <w:szCs w:val="20"/>
              </w:rPr>
              <w:t>Удельный вес учащихся, занимающихся в первую смену в дневных учреждениях общего образования (на начало года),</w:t>
            </w:r>
          </w:p>
          <w:p w:rsidR="00E017D6" w:rsidRPr="0012422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12422A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  <w:p w:rsidR="00E017D6" w:rsidRPr="0012422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2422A">
              <w:rPr>
                <w:rFonts w:ascii="Times New Roman" w:hAnsi="Times New Roman" w:cs="Times New Roman"/>
                <w:sz w:val="20"/>
                <w:szCs w:val="20"/>
              </w:rPr>
              <w:t>- в городской местности</w:t>
            </w:r>
            <w:r w:rsidRPr="0012422A">
              <w:rPr>
                <w:rFonts w:ascii="Times New Roman" w:hAnsi="Times New Roman" w:cs="Times New Roman"/>
                <w:sz w:val="20"/>
                <w:szCs w:val="20"/>
              </w:rPr>
              <w:br/>
              <w:t>- в сельской местности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E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017D6" w:rsidRPr="006D2E72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2216D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6D6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  <w:p w:rsidR="00E017D6" w:rsidRDefault="00E017D6" w:rsidP="002216D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2216D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2216D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2216D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  <w:p w:rsidR="00E017D6" w:rsidRPr="002216D6" w:rsidRDefault="00E017D6" w:rsidP="002216D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CA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Pr="00EE0CA0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432B1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2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Pr="00B432B1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432B1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432B1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432B1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2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Pr="00B432B1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2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2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2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2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2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E017D6" w:rsidRPr="00E672C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56DE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56DE3">
              <w:rPr>
                <w:rFonts w:ascii="Times New Roman" w:hAnsi="Times New Roman" w:cs="Times New Roman"/>
                <w:sz w:val="20"/>
                <w:szCs w:val="20"/>
              </w:rPr>
              <w:t>7.1.2.5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4386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B33F8">
              <w:rPr>
                <w:rFonts w:ascii="Times New Roman" w:hAnsi="Times New Roman" w:cs="Times New Roman"/>
                <w:sz w:val="20"/>
                <w:szCs w:val="20"/>
              </w:rPr>
              <w:t>Удельный вес лиц, сдавших единый государственный экзамен, в числе выпускников общеобразовательных муниципальных</w:t>
            </w:r>
            <w:r w:rsidRPr="00643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33F8">
              <w:rPr>
                <w:rFonts w:ascii="Times New Roman" w:hAnsi="Times New Roman" w:cs="Times New Roman"/>
                <w:sz w:val="20"/>
                <w:szCs w:val="20"/>
              </w:rPr>
              <w:t>учреждений, участвовавших в едином государственном экзамене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B6C7D" w:rsidRDefault="00E017D6" w:rsidP="00EA2BA0">
            <w:pPr>
              <w:jc w:val="center"/>
            </w:pPr>
            <w:r w:rsidRPr="008B6C7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C560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60A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74F75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F75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2028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2028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2028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E409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E4092">
              <w:rPr>
                <w:rFonts w:ascii="Times New Roman" w:hAnsi="Times New Roman" w:cs="Times New Roman"/>
                <w:sz w:val="20"/>
                <w:szCs w:val="20"/>
              </w:rPr>
              <w:t>7.1.2.6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F2AC3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F2AC3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общеобразовательных учреждений, здания которых требуют капитального ремонта, всего</w:t>
            </w:r>
          </w:p>
          <w:p w:rsidR="00E017D6" w:rsidRPr="000F2FBA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0F2FBA">
              <w:rPr>
                <w:rFonts w:ascii="Times New Roman" w:hAnsi="Times New Roman" w:cs="Times New Roman"/>
                <w:sz w:val="20"/>
                <w:szCs w:val="20"/>
              </w:rPr>
              <w:t>    в том числе, находятся в аварийном состоянии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0C9F">
              <w:rPr>
                <w:rFonts w:ascii="Times New Roman" w:hAnsi="Times New Roman" w:cs="Times New Roman"/>
                <w:sz w:val="20"/>
                <w:szCs w:val="20"/>
              </w:rPr>
              <w:t>диниц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C0C9F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0C9F">
              <w:rPr>
                <w:rFonts w:ascii="Times New Roman" w:hAnsi="Times New Roman" w:cs="Times New Roman"/>
                <w:sz w:val="20"/>
                <w:szCs w:val="20"/>
              </w:rPr>
              <w:t>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4658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658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Pr="0054658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4658F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E60C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658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6297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9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Pr="00D6297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6297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9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B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B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B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B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B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75BF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B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7577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5775">
              <w:rPr>
                <w:rFonts w:ascii="Times New Roman" w:hAnsi="Times New Roman" w:cs="Times New Roman"/>
                <w:sz w:val="20"/>
                <w:szCs w:val="20"/>
              </w:rPr>
              <w:t>7.1.2.7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6034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6034A">
              <w:rPr>
                <w:rFonts w:ascii="Times New Roman" w:hAnsi="Times New Roman" w:cs="Times New Roman"/>
                <w:sz w:val="20"/>
                <w:szCs w:val="20"/>
              </w:rPr>
              <w:t>Общий объем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расходов бюджета города Ржева </w:t>
            </w:r>
            <w:r w:rsidRPr="00F6034A">
              <w:rPr>
                <w:rFonts w:ascii="Times New Roman" w:hAnsi="Times New Roman" w:cs="Times New Roman"/>
                <w:sz w:val="20"/>
                <w:szCs w:val="20"/>
              </w:rPr>
              <w:t>на общее и среднее образование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2298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98A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51E7B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E0929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E0929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E0929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283,8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E0929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283,8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50BB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50BBA">
              <w:rPr>
                <w:rFonts w:ascii="Times New Roman" w:hAnsi="Times New Roman" w:cs="Times New Roman"/>
                <w:sz w:val="20"/>
                <w:szCs w:val="20"/>
              </w:rPr>
              <w:t>7.1.3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50BBA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B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0BB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0BB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0BB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0BB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0BB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50BBA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1615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16159">
              <w:rPr>
                <w:rFonts w:ascii="Times New Roman" w:hAnsi="Times New Roman" w:cs="Times New Roman"/>
                <w:sz w:val="20"/>
                <w:szCs w:val="20"/>
              </w:rPr>
              <w:t>7.1.3.1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64EBF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64EBF">
              <w:rPr>
                <w:rFonts w:ascii="Times New Roman" w:hAnsi="Times New Roman" w:cs="Times New Roman"/>
                <w:sz w:val="20"/>
                <w:szCs w:val="20"/>
              </w:rPr>
              <w:t>Численность детей в возрасте от 5 до 18 лет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64EBF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EBF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9409E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09E">
              <w:rPr>
                <w:rFonts w:ascii="Times New Roman" w:hAnsi="Times New Roman" w:cs="Times New Roman"/>
                <w:sz w:val="20"/>
                <w:szCs w:val="20"/>
              </w:rPr>
              <w:t>7745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348E2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8E2">
              <w:rPr>
                <w:rFonts w:ascii="Times New Roman" w:hAnsi="Times New Roman" w:cs="Times New Roman"/>
                <w:sz w:val="20"/>
                <w:szCs w:val="20"/>
              </w:rPr>
              <w:t>7867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7579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579">
              <w:rPr>
                <w:rFonts w:ascii="Times New Roman" w:hAnsi="Times New Roman" w:cs="Times New Roman"/>
                <w:sz w:val="20"/>
                <w:szCs w:val="20"/>
              </w:rPr>
              <w:t>7991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F568E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68E">
              <w:rPr>
                <w:rFonts w:ascii="Times New Roman" w:hAnsi="Times New Roman" w:cs="Times New Roman"/>
                <w:sz w:val="20"/>
                <w:szCs w:val="20"/>
              </w:rPr>
              <w:t>7987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F568E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68E">
              <w:rPr>
                <w:rFonts w:ascii="Times New Roman" w:hAnsi="Times New Roman" w:cs="Times New Roman"/>
                <w:sz w:val="20"/>
                <w:szCs w:val="20"/>
              </w:rPr>
              <w:t>8068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33C3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D33C38">
              <w:rPr>
                <w:rFonts w:ascii="Times New Roman" w:hAnsi="Times New Roman" w:cs="Times New Roman"/>
                <w:sz w:val="20"/>
                <w:szCs w:val="20"/>
              </w:rPr>
              <w:t>7.1.3.2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44C5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44C59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учреждений дополнительного образования, подведомственных отделу образования администрации города Ржева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81427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42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41DB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1D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41DB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1D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41DB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1D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41DB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1D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41DB3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1D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1766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17663">
              <w:rPr>
                <w:rFonts w:ascii="Times New Roman" w:hAnsi="Times New Roman" w:cs="Times New Roman"/>
                <w:sz w:val="20"/>
                <w:szCs w:val="20"/>
              </w:rPr>
              <w:t>7.1.3.3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E7B7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E7B76">
              <w:rPr>
                <w:rFonts w:ascii="Times New Roman" w:hAnsi="Times New Roman" w:cs="Times New Roman"/>
                <w:sz w:val="20"/>
                <w:szCs w:val="20"/>
              </w:rPr>
              <w:t>Численность детей в возрасте от 5 до 18 лет, получающих услуги по дополнительному образованию в учреждениях дополнительного образования, подведомственных отделу образования администрации города Ржева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41C9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1C9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11B90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1B90">
              <w:rPr>
                <w:rFonts w:ascii="Times New Roman" w:hAnsi="Times New Roman" w:cs="Times New Roman"/>
                <w:sz w:val="20"/>
                <w:szCs w:val="20"/>
              </w:rPr>
              <w:t>2698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60422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22">
              <w:rPr>
                <w:rFonts w:ascii="Times New Roman" w:hAnsi="Times New Roman" w:cs="Times New Roman"/>
                <w:sz w:val="20"/>
                <w:szCs w:val="20"/>
              </w:rPr>
              <w:t>2306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90D54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D54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90D54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D54">
              <w:rPr>
                <w:rFonts w:ascii="Times New Roman" w:hAnsi="Times New Roman" w:cs="Times New Roman"/>
                <w:sz w:val="20"/>
                <w:szCs w:val="20"/>
              </w:rPr>
              <w:t>2550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90D54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D54">
              <w:rPr>
                <w:rFonts w:ascii="Times New Roman" w:hAnsi="Times New Roman" w:cs="Times New Roman"/>
                <w:sz w:val="20"/>
                <w:szCs w:val="20"/>
              </w:rPr>
              <w:t>2550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7123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123A">
              <w:rPr>
                <w:rFonts w:ascii="Times New Roman" w:hAnsi="Times New Roman" w:cs="Times New Roman"/>
                <w:sz w:val="20"/>
                <w:szCs w:val="20"/>
              </w:rPr>
              <w:t>7.1.3.4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B07A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B07AB">
              <w:rPr>
                <w:rFonts w:ascii="Times New Roman" w:hAnsi="Times New Roman" w:cs="Times New Roman"/>
                <w:sz w:val="20"/>
                <w:szCs w:val="20"/>
              </w:rPr>
              <w:t>Удельный вес детей в возрасте 5 - 18 лет, получающих услуги по дополнительному образованию в учреждениях дополнительного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07AB">
              <w:rPr>
                <w:rFonts w:ascii="Times New Roman" w:hAnsi="Times New Roman" w:cs="Times New Roman"/>
                <w:sz w:val="20"/>
                <w:szCs w:val="20"/>
              </w:rPr>
              <w:t>азования, подведомственных отделу образования администрации  города Ржева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B07AB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7A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25ABD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B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25ABD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B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25ABD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B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25ABD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B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25ABD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B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E017D6" w:rsidRPr="00DE0D97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D1121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DD1121">
              <w:rPr>
                <w:rFonts w:ascii="Times New Roman" w:hAnsi="Times New Roman" w:cs="Times New Roman"/>
                <w:sz w:val="20"/>
                <w:szCs w:val="20"/>
              </w:rPr>
              <w:t>7.1.3.5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3242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32420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учреждений дополнительного образования, подведомственных отделу образования администрации города Ржева, здания которых требуют капитального ремонта, всего</w:t>
            </w:r>
          </w:p>
          <w:p w:rsidR="00E017D6" w:rsidRPr="005D581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5D5816">
              <w:rPr>
                <w:rFonts w:ascii="Times New Roman" w:hAnsi="Times New Roman" w:cs="Times New Roman"/>
                <w:sz w:val="20"/>
                <w:szCs w:val="20"/>
              </w:rPr>
              <w:t>    в том числе, находятся в аварийном состоянии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D5816">
              <w:rPr>
                <w:rFonts w:ascii="Times New Roman" w:hAnsi="Times New Roman" w:cs="Times New Roman"/>
                <w:sz w:val="20"/>
                <w:szCs w:val="20"/>
              </w:rPr>
              <w:t>диниц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D581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D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D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E0D97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D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2654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26546">
              <w:rPr>
                <w:rFonts w:ascii="Times New Roman" w:hAnsi="Times New Roman" w:cs="Times New Roman"/>
                <w:sz w:val="20"/>
                <w:szCs w:val="20"/>
              </w:rPr>
              <w:t>7.1.3.6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8223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8223A">
              <w:rPr>
                <w:rFonts w:ascii="Times New Roman" w:hAnsi="Times New Roman" w:cs="Times New Roman"/>
                <w:sz w:val="20"/>
                <w:szCs w:val="20"/>
              </w:rPr>
              <w:t>Общий объем расходов бюджета города Ржева на дополнительное образование, всего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620F1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0F1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D5744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D5744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D5744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D5744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D5744" w:rsidRDefault="00E017D6" w:rsidP="00852D3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529B6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2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529B6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29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Здравоохранение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29B6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646A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646AD">
              <w:rPr>
                <w:rFonts w:ascii="Times New Roman" w:hAnsi="Times New Roman" w:cs="Times New Roman"/>
                <w:sz w:val="20"/>
                <w:szCs w:val="20"/>
              </w:rPr>
              <w:t>7.2.1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646AD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12C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646AD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города Ржева:</w:t>
            </w:r>
          </w:p>
          <w:p w:rsidR="00E017D6" w:rsidRPr="00A646AD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646AD">
              <w:rPr>
                <w:rFonts w:ascii="Times New Roman" w:hAnsi="Times New Roman" w:cs="Times New Roman"/>
                <w:sz w:val="20"/>
                <w:szCs w:val="20"/>
              </w:rPr>
              <w:br/>
              <w:t> - больничными койками (круглосуточный стационар)</w:t>
            </w:r>
          </w:p>
          <w:p w:rsidR="00E017D6" w:rsidRPr="00A646AD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646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17D6" w:rsidRPr="00693B71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12C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693B71">
              <w:rPr>
                <w:rFonts w:ascii="Times New Roman" w:hAnsi="Times New Roman" w:cs="Times New Roman"/>
                <w:sz w:val="20"/>
                <w:szCs w:val="20"/>
              </w:rPr>
              <w:t xml:space="preserve"> - амбулаторно-поликлиническими учреждениями </w:t>
            </w:r>
          </w:p>
          <w:p w:rsidR="00E017D6" w:rsidRPr="00B52F94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52F94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52F94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12C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B52F94">
              <w:rPr>
                <w:rFonts w:ascii="Times New Roman" w:hAnsi="Times New Roman" w:cs="Times New Roman"/>
                <w:sz w:val="20"/>
                <w:szCs w:val="20"/>
              </w:rPr>
              <w:t> - врачами</w:t>
            </w:r>
          </w:p>
          <w:p w:rsidR="00E017D6" w:rsidRPr="005F39F5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C50C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12C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FC50C8">
              <w:rPr>
                <w:rFonts w:ascii="Times New Roman" w:hAnsi="Times New Roman" w:cs="Times New Roman"/>
                <w:sz w:val="20"/>
                <w:szCs w:val="20"/>
              </w:rPr>
              <w:t> - средним медицинским персоналом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A27F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A27F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646AD" w:rsidRDefault="00E017D6" w:rsidP="000F3F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AD">
              <w:rPr>
                <w:rFonts w:ascii="Times New Roman" w:hAnsi="Times New Roman" w:cs="Times New Roman"/>
                <w:sz w:val="20"/>
                <w:szCs w:val="20"/>
              </w:rPr>
              <w:t>коек на 10 тыс. жителей</w:t>
            </w:r>
          </w:p>
          <w:p w:rsidR="00E017D6" w:rsidRPr="008A41AE" w:rsidRDefault="00E017D6" w:rsidP="000F3F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63BA9" w:rsidRDefault="00E017D6" w:rsidP="000F3F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BA9">
              <w:rPr>
                <w:rFonts w:ascii="Times New Roman" w:hAnsi="Times New Roman" w:cs="Times New Roman"/>
                <w:sz w:val="20"/>
                <w:szCs w:val="20"/>
              </w:rPr>
              <w:t>посещений в смену на 10 тыс. жителей</w:t>
            </w:r>
          </w:p>
          <w:p w:rsidR="00E017D6" w:rsidRPr="00B52F94" w:rsidRDefault="00E017D6" w:rsidP="000F3F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52F94" w:rsidRDefault="00E017D6" w:rsidP="000F3F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94">
              <w:rPr>
                <w:rFonts w:ascii="Times New Roman" w:hAnsi="Times New Roman" w:cs="Times New Roman"/>
                <w:sz w:val="20"/>
                <w:szCs w:val="20"/>
              </w:rPr>
              <w:t>человек  на 10 тыс. жителей</w:t>
            </w:r>
          </w:p>
          <w:p w:rsidR="00E017D6" w:rsidRPr="005F39F5" w:rsidRDefault="00E017D6" w:rsidP="000F3F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C50C8" w:rsidRDefault="00E017D6" w:rsidP="000F3F8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C8">
              <w:rPr>
                <w:rFonts w:ascii="Times New Roman" w:hAnsi="Times New Roman" w:cs="Times New Roman"/>
                <w:sz w:val="20"/>
                <w:szCs w:val="20"/>
              </w:rPr>
              <w:t>человек на 10 тыс. жителей</w:t>
            </w:r>
          </w:p>
          <w:p w:rsidR="00E017D6" w:rsidRPr="00FC50C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A27F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A27F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646AD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AD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  <w:p w:rsidR="00E017D6" w:rsidRPr="008A41A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A41A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928B5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8B5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  <w:p w:rsidR="00E017D6" w:rsidRPr="00B52F94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52F94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52F94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52F94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94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  <w:p w:rsidR="00E017D6" w:rsidRPr="005F39F5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C50C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C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A27F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A27F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646AD" w:rsidRDefault="00E017D6" w:rsidP="00FF62C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AD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  <w:p w:rsidR="00E017D6" w:rsidRPr="008A41AE" w:rsidRDefault="00E017D6" w:rsidP="00FF62C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A41AE" w:rsidRDefault="00E017D6" w:rsidP="00FF62C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928B5" w:rsidRDefault="00E017D6" w:rsidP="00FF62C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8B5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  <w:p w:rsidR="00E017D6" w:rsidRPr="005F39F5" w:rsidRDefault="00E017D6" w:rsidP="00FF62C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FF62C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FF62C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FF62C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F5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  <w:p w:rsidR="00E017D6" w:rsidRPr="005F39F5" w:rsidRDefault="00E017D6" w:rsidP="00FF62C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C50C8" w:rsidRDefault="00E017D6" w:rsidP="00FF62C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C50C8" w:rsidRDefault="00E017D6" w:rsidP="00FF62C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C8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A27F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A27F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646AD" w:rsidRDefault="00E017D6" w:rsidP="003459A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AD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  <w:p w:rsidR="00E017D6" w:rsidRPr="008A41AE" w:rsidRDefault="00E017D6" w:rsidP="003459A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A41AE" w:rsidRDefault="00E017D6" w:rsidP="003459A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928B5" w:rsidRDefault="00E017D6" w:rsidP="003459A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8B5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  <w:p w:rsidR="00E017D6" w:rsidRPr="005F39F5" w:rsidRDefault="00E017D6" w:rsidP="003459A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3459A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3459A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3459A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F5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  <w:p w:rsidR="00E017D6" w:rsidRPr="005F39F5" w:rsidRDefault="00E017D6" w:rsidP="003459A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3459A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C50C8" w:rsidRDefault="00E017D6" w:rsidP="003459A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C8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A27F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A27F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646AD" w:rsidRDefault="00E017D6" w:rsidP="005D1F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AD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  <w:p w:rsidR="00E017D6" w:rsidRPr="008A41AE" w:rsidRDefault="00E017D6" w:rsidP="005D1F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A41AE" w:rsidRDefault="00E017D6" w:rsidP="005D1F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928B5" w:rsidRDefault="00E017D6" w:rsidP="005D1F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8B5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  <w:p w:rsidR="00E017D6" w:rsidRPr="005F39F5" w:rsidRDefault="00E017D6" w:rsidP="005D1F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5D1F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5D1F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5D1F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F5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  <w:p w:rsidR="00E017D6" w:rsidRPr="005F39F5" w:rsidRDefault="00E017D6" w:rsidP="005D1F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5D1F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C50C8" w:rsidRDefault="00E017D6" w:rsidP="005D1F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C8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A27F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A27FE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646AD" w:rsidRDefault="00E017D6" w:rsidP="00E63C9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AD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  <w:p w:rsidR="00E017D6" w:rsidRPr="008A41AE" w:rsidRDefault="00E017D6" w:rsidP="00E63C9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A41AE" w:rsidRDefault="00E017D6" w:rsidP="00E63C9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928B5" w:rsidRDefault="00E017D6" w:rsidP="00E63C9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8B5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  <w:p w:rsidR="00E017D6" w:rsidRPr="005F39F5" w:rsidRDefault="00E017D6" w:rsidP="00E63C9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E63C9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E63C9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E63C9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9F5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  <w:p w:rsidR="00E017D6" w:rsidRPr="005F39F5" w:rsidRDefault="00E017D6" w:rsidP="00E63C9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F39F5" w:rsidRDefault="00E017D6" w:rsidP="00E63C9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C50C8" w:rsidRDefault="00E017D6" w:rsidP="00E63C95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C8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</w:tr>
      <w:tr w:rsidR="00E017D6" w:rsidRPr="00AA662D">
        <w:trPr>
          <w:cantSplit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7767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7767D">
              <w:rPr>
                <w:rFonts w:ascii="Times New Roman" w:hAnsi="Times New Roman" w:cs="Times New Roman"/>
                <w:sz w:val="20"/>
                <w:szCs w:val="20"/>
              </w:rPr>
              <w:t>7.2.2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Смертность населения по причине заболеваемости, всего</w:t>
            </w: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br/>
              <w:t>в том числе </w:t>
            </w: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br/>
              <w:t>       - от болезней органов кровообращения</w:t>
            </w: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       - от новообразований</w:t>
            </w: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br/>
              <w:t>       - от несчастных случаев, отравлений и травм</w:t>
            </w: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br/>
              <w:t>       - от болезней органов дыхания</w:t>
            </w: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br/>
              <w:t>       - от других заболеваний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 xml:space="preserve">случаев      </w:t>
            </w:r>
          </w:p>
          <w:p w:rsidR="00E017D6" w:rsidRPr="00C4452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 xml:space="preserve">   на 10 тыс. жителей</w:t>
            </w:r>
          </w:p>
          <w:p w:rsidR="00E017D6" w:rsidRPr="00C4452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C943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 xml:space="preserve">случаев       </w:t>
            </w:r>
          </w:p>
          <w:p w:rsidR="00E017D6" w:rsidRPr="00C44528" w:rsidRDefault="00E017D6" w:rsidP="00C943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 xml:space="preserve">  на 10 тыс. жителей</w:t>
            </w:r>
          </w:p>
          <w:p w:rsidR="00E017D6" w:rsidRPr="00C4452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C943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 xml:space="preserve">случаев      </w:t>
            </w:r>
          </w:p>
          <w:p w:rsidR="00E017D6" w:rsidRPr="00C44528" w:rsidRDefault="00E017D6" w:rsidP="00C943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 xml:space="preserve">   на 10 тыс. жителей</w:t>
            </w:r>
          </w:p>
          <w:p w:rsidR="00E017D6" w:rsidRPr="00C4452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427D0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 xml:space="preserve">случаев        </w:t>
            </w:r>
          </w:p>
          <w:p w:rsidR="00E017D6" w:rsidRPr="00C44528" w:rsidRDefault="00E017D6" w:rsidP="00427D0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 xml:space="preserve"> на 10 тыс. жителей</w:t>
            </w:r>
          </w:p>
          <w:p w:rsidR="00E017D6" w:rsidRPr="00C4452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427D0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 xml:space="preserve">случаев      </w:t>
            </w:r>
          </w:p>
          <w:p w:rsidR="00E017D6" w:rsidRPr="00C44528" w:rsidRDefault="00E017D6" w:rsidP="00427D0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 xml:space="preserve">   на 10 тыс. жителей</w:t>
            </w:r>
          </w:p>
          <w:p w:rsidR="00E017D6" w:rsidRPr="00C4452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427D0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случаев </w:t>
            </w:r>
          </w:p>
          <w:p w:rsidR="00E017D6" w:rsidRPr="00C44528" w:rsidRDefault="00E017D6" w:rsidP="00427D0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 xml:space="preserve"> на 10 тыс. жителей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173,6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71,35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528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  <w:p w:rsidR="00E017D6" w:rsidRPr="00C44528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5C158B" w:rsidRDefault="00E017D6" w:rsidP="0064336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58B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A642C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E5600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56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00465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00465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00465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00465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00465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00465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B0D1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B0D18">
              <w:rPr>
                <w:rFonts w:ascii="Times New Roman" w:hAnsi="Times New Roman" w:cs="Times New Roman"/>
                <w:sz w:val="20"/>
                <w:szCs w:val="20"/>
              </w:rPr>
              <w:t>7.3.1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D4AE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D4AE6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города Ржева:</w:t>
            </w:r>
          </w:p>
          <w:p w:rsidR="00E017D6" w:rsidRPr="00E56FD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56FD4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56FD4">
              <w:rPr>
                <w:rFonts w:ascii="Times New Roman" w:hAnsi="Times New Roman" w:cs="Times New Roman"/>
                <w:sz w:val="20"/>
                <w:szCs w:val="20"/>
              </w:rPr>
              <w:t> - спортивными залами</w:t>
            </w:r>
          </w:p>
          <w:p w:rsidR="00E017D6" w:rsidRPr="00E2278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2278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E2278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F35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E22788">
              <w:rPr>
                <w:rFonts w:ascii="Times New Roman" w:hAnsi="Times New Roman" w:cs="Times New Roman"/>
                <w:sz w:val="20"/>
                <w:szCs w:val="20"/>
              </w:rPr>
              <w:t> - плоскостными сооружениями</w:t>
            </w:r>
          </w:p>
          <w:p w:rsidR="00E017D6" w:rsidRPr="00E75CB0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4A107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A1078">
              <w:rPr>
                <w:rFonts w:ascii="Times New Roman" w:hAnsi="Times New Roman" w:cs="Times New Roman"/>
                <w:sz w:val="20"/>
                <w:szCs w:val="20"/>
              </w:rPr>
              <w:t xml:space="preserve"> - плавательными бассейнами </w:t>
            </w:r>
          </w:p>
          <w:p w:rsidR="00E017D6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4A1078" w:rsidRDefault="00E017D6" w:rsidP="002E0BE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B6DA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B6DA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DAE"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 w:rsidRPr="00CB6DA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                 </w:t>
            </w:r>
            <w:r w:rsidRPr="00CB6DAE">
              <w:rPr>
                <w:rFonts w:ascii="Times New Roman" w:hAnsi="Times New Roman" w:cs="Times New Roman"/>
                <w:sz w:val="20"/>
                <w:szCs w:val="20"/>
              </w:rPr>
              <w:t>на 10 тыс. человек</w:t>
            </w:r>
          </w:p>
          <w:p w:rsidR="00E017D6" w:rsidRPr="008E0B79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E0B79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B6DAE" w:rsidRDefault="00E017D6" w:rsidP="00600FAA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56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B456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FB45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6DAE">
              <w:rPr>
                <w:rFonts w:ascii="Times New Roman" w:hAnsi="Times New Roman" w:cs="Times New Roman"/>
                <w:sz w:val="20"/>
                <w:szCs w:val="20"/>
              </w:rPr>
              <w:t>на 10 тыс. человек</w:t>
            </w:r>
          </w:p>
          <w:p w:rsidR="00E017D6" w:rsidRPr="0092257B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2257B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257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2257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92257B">
              <w:rPr>
                <w:rFonts w:ascii="Times New Roman" w:hAnsi="Times New Roman" w:cs="Times New Roman"/>
                <w:sz w:val="20"/>
                <w:szCs w:val="20"/>
              </w:rPr>
              <w:t>зеркала воды на 10 тыс. чел.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04CE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B04CE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4230E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13,84</w:t>
            </w:r>
          </w:p>
          <w:p w:rsidR="00E017D6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75D8A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D8A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  <w:p w:rsidR="00E017D6" w:rsidRPr="00675D8A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8041B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8041B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4230E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  <w:p w:rsidR="00E017D6" w:rsidRPr="00DD536B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DD536B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75D8A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D8A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87C58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87C58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C1839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14,1</w:t>
            </w:r>
          </w:p>
          <w:p w:rsidR="00E017D6" w:rsidRPr="00187C58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87C58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75D8A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D8A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87C58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87C58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C1839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  <w:p w:rsidR="00E017D6" w:rsidRPr="00133BD0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33BD0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51525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525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  <w:p w:rsidR="00E017D6" w:rsidRPr="006217C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33BD0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33BD0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C1839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  <w:p w:rsidR="00E017D6" w:rsidRPr="00133BD0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33BD0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51525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525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0328F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0328F">
              <w:rPr>
                <w:rFonts w:ascii="Times New Roman" w:hAnsi="Times New Roman" w:cs="Times New Roman"/>
                <w:sz w:val="20"/>
                <w:szCs w:val="20"/>
              </w:rPr>
              <w:t>7.3.2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9389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9389E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систематически занимающихся физической культурой и спортом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9389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89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11878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94">
              <w:rPr>
                <w:rFonts w:ascii="Times New Roman" w:hAnsi="Times New Roman" w:cs="Times New Roman"/>
                <w:sz w:val="20"/>
                <w:szCs w:val="20"/>
              </w:rPr>
              <w:t>15793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1673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9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51673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519">
              <w:rPr>
                <w:rFonts w:ascii="Times New Roman" w:hAnsi="Times New Roman" w:cs="Times New Roman"/>
                <w:sz w:val="20"/>
                <w:szCs w:val="20"/>
              </w:rPr>
              <w:t>16100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97C09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519">
              <w:rPr>
                <w:rFonts w:ascii="Times New Roman" w:hAnsi="Times New Roman" w:cs="Times New Roman"/>
                <w:sz w:val="20"/>
                <w:szCs w:val="20"/>
              </w:rPr>
              <w:t>16200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1035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519">
              <w:rPr>
                <w:rFonts w:ascii="Times New Roman" w:hAnsi="Times New Roman" w:cs="Times New Roman"/>
                <w:sz w:val="20"/>
                <w:szCs w:val="20"/>
              </w:rPr>
              <w:t>16250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70E1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70E18">
              <w:rPr>
                <w:rFonts w:ascii="Times New Roman" w:hAnsi="Times New Roman" w:cs="Times New Roman"/>
                <w:sz w:val="20"/>
                <w:szCs w:val="20"/>
              </w:rPr>
              <w:t>7.3.3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F4E1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F4E1D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населения, систематически занимающегося физической культурой и спортом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F4E1D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E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4051A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51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4051A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51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4051A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51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4051A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51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4051A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51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A76D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A76D0">
              <w:rPr>
                <w:rFonts w:ascii="Times New Roman" w:hAnsi="Times New Roman" w:cs="Times New Roman"/>
                <w:sz w:val="20"/>
                <w:szCs w:val="20"/>
              </w:rPr>
              <w:t>7.3.4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B79B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B79B5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 дополнительного образования спортивной направленности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B79B5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9B5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14D8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D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14D8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D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14D8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D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14D8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D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14D8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D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CB6ED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B6ED0">
              <w:rPr>
                <w:rFonts w:ascii="Times New Roman" w:hAnsi="Times New Roman" w:cs="Times New Roman"/>
                <w:sz w:val="20"/>
                <w:szCs w:val="20"/>
              </w:rPr>
              <w:t>7.3.5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7235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7235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детей в возрасте 5-18 лет, охваченных услугой дополнительного образования спортивной направленности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74BD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BD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93CAC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C">
              <w:rPr>
                <w:rFonts w:ascii="Times New Roman" w:hAnsi="Times New Roman" w:cs="Times New Roman"/>
                <w:sz w:val="20"/>
                <w:szCs w:val="20"/>
              </w:rPr>
              <w:t>1374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93CAC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C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93CAC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C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93CAC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C">
              <w:rPr>
                <w:rFonts w:ascii="Times New Roman" w:hAnsi="Times New Roman" w:cs="Times New Roman"/>
                <w:sz w:val="20"/>
                <w:szCs w:val="20"/>
              </w:rPr>
              <w:t>1550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93CAC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C">
              <w:rPr>
                <w:rFonts w:ascii="Times New Roman" w:hAnsi="Times New Roman" w:cs="Times New Roman"/>
                <w:sz w:val="20"/>
                <w:szCs w:val="20"/>
              </w:rPr>
              <w:t>1630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827E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827E4">
              <w:rPr>
                <w:rFonts w:ascii="Times New Roman" w:hAnsi="Times New Roman" w:cs="Times New Roman"/>
                <w:sz w:val="20"/>
                <w:szCs w:val="20"/>
              </w:rPr>
              <w:t>7.3.6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100D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0D3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детей в возрасте 5-18 лет, охваченных услугой дополнительного образования спортивной направленности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A57F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7F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15607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60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15607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60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15607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60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15607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60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15607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60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F453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F4537">
              <w:rPr>
                <w:rFonts w:ascii="Times New Roman" w:hAnsi="Times New Roman" w:cs="Times New Roman"/>
                <w:sz w:val="20"/>
                <w:szCs w:val="20"/>
              </w:rPr>
              <w:t>7.3.7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909D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909DD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учреждений сферы физической культуры и спорта, здания которых требуют капитального ремонта, всего</w:t>
            </w:r>
          </w:p>
          <w:p w:rsidR="00E017D6" w:rsidRPr="00406D6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406D6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6D68">
              <w:rPr>
                <w:rFonts w:ascii="Times New Roman" w:hAnsi="Times New Roman" w:cs="Times New Roman"/>
                <w:sz w:val="20"/>
                <w:szCs w:val="20"/>
              </w:rPr>
              <w:t> в том числе, находятся в аварийном состоянии</w:t>
            </w:r>
          </w:p>
          <w:p w:rsidR="00E017D6" w:rsidRPr="00C24371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E909DD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9D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  <w:p w:rsidR="00E017D6" w:rsidRPr="000E6B1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E6B1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1081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1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B3D52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D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017D6" w:rsidRPr="007763E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7763E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6324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3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B3D52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D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017D6" w:rsidRPr="00A06324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6324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6324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B3D52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D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017D6" w:rsidRPr="001D4CC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D4CC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D4CC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C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4233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3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017D6" w:rsidRPr="001D4CC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D4CC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D4CC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C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4233F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3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017D6" w:rsidRPr="001D4CC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D4CC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1D4CC1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C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9062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9062D">
              <w:rPr>
                <w:rFonts w:ascii="Times New Roman" w:hAnsi="Times New Roman" w:cs="Times New Roman"/>
                <w:sz w:val="20"/>
                <w:szCs w:val="20"/>
              </w:rPr>
              <w:t>7.3.8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721F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721F3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расходов бюджета города Ржева на физическую культуру и спорт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37B7D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B7D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A20DA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1928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33077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9695C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9695C" w:rsidRDefault="00E017D6" w:rsidP="009B31D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64821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48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64821" w:rsidRDefault="00E017D6" w:rsidP="00F86F1D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48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514C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514C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514C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514C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514C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9514C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B54C1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B54C1">
              <w:rPr>
                <w:rFonts w:ascii="Times New Roman" w:hAnsi="Times New Roman" w:cs="Times New Roman"/>
                <w:sz w:val="20"/>
                <w:szCs w:val="20"/>
              </w:rPr>
              <w:t>7.4.1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1496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14965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города Ржева:</w:t>
            </w:r>
          </w:p>
          <w:p w:rsidR="00E017D6" w:rsidRPr="00A660AF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F35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A660AF">
              <w:rPr>
                <w:rFonts w:ascii="Times New Roman" w:hAnsi="Times New Roman" w:cs="Times New Roman"/>
                <w:sz w:val="20"/>
                <w:szCs w:val="20"/>
              </w:rPr>
              <w:t> - общедоступными  библиотеками</w:t>
            </w:r>
            <w:r w:rsidRPr="00A660AF">
              <w:rPr>
                <w:rFonts w:ascii="Times New Roman" w:hAnsi="Times New Roman" w:cs="Times New Roman"/>
                <w:sz w:val="20"/>
                <w:szCs w:val="20"/>
              </w:rPr>
              <w:br/>
              <w:t> - учреждениями культурно-досугового типа</w:t>
            </w:r>
            <w:r w:rsidRPr="003F35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E017D6" w:rsidRPr="00F137AD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137AD">
              <w:rPr>
                <w:rFonts w:ascii="Times New Roman" w:hAnsi="Times New Roman" w:cs="Times New Roman"/>
                <w:sz w:val="20"/>
                <w:szCs w:val="20"/>
              </w:rPr>
              <w:t xml:space="preserve"> - парками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0077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077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660AF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0A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  <w:p w:rsidR="00E017D6" w:rsidRPr="00A660AF" w:rsidRDefault="00E017D6" w:rsidP="00104BA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0A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  <w:p w:rsidR="00E017D6" w:rsidRPr="00F137AD" w:rsidRDefault="00E017D6" w:rsidP="00104BA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7A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  <w:p w:rsidR="00E017D6" w:rsidRPr="00DB2673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00773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0773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137AD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7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E017D6" w:rsidRPr="00B32D1B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017D6" w:rsidRPr="00834AEB" w:rsidRDefault="00E017D6" w:rsidP="00347F7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00773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0773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137AD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7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E017D6" w:rsidRPr="00B32D1B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017D6" w:rsidRPr="00354FD5" w:rsidRDefault="00E017D6" w:rsidP="00834AE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54FD5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00773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0773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137AD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7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E017D6" w:rsidRPr="00B32D1B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017D6" w:rsidRPr="00354FD5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00773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0773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137AD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7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E017D6" w:rsidRPr="00B32D1B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017D6" w:rsidRPr="00260F7C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00773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00773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137AD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7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E017D6" w:rsidRPr="00B32D1B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D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017D6" w:rsidRPr="00260F7C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008E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008EB">
              <w:rPr>
                <w:rFonts w:ascii="Times New Roman" w:hAnsi="Times New Roman" w:cs="Times New Roman"/>
                <w:sz w:val="20"/>
                <w:szCs w:val="20"/>
              </w:rPr>
              <w:t>7.4.2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D11D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D11DA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города Ржева</w:t>
            </w:r>
          </w:p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DB2673">
              <w:rPr>
                <w:rFonts w:ascii="Times New Roman" w:hAnsi="Times New Roman" w:cs="Times New Roman"/>
                <w:sz w:val="20"/>
                <w:szCs w:val="20"/>
              </w:rPr>
              <w:t>- общедоступными  библиотеками</w:t>
            </w:r>
          </w:p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136A0">
              <w:rPr>
                <w:rFonts w:ascii="Times New Roman" w:hAnsi="Times New Roman" w:cs="Times New Roman"/>
                <w:sz w:val="20"/>
                <w:szCs w:val="20"/>
              </w:rPr>
              <w:t>- учреждениями культурно-досугового типа</w:t>
            </w:r>
          </w:p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9136A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2E17DF" w:rsidRDefault="00E017D6" w:rsidP="00EA2BA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E17DF">
              <w:rPr>
                <w:rFonts w:ascii="Times New Roman" w:hAnsi="Times New Roman" w:cs="Times New Roman"/>
                <w:sz w:val="20"/>
                <w:szCs w:val="20"/>
              </w:rPr>
              <w:t xml:space="preserve"> -  парками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E0886" w:rsidRDefault="00E017D6" w:rsidP="00995F0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E0886" w:rsidRDefault="00E017D6" w:rsidP="00995F0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995F0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886">
              <w:rPr>
                <w:rFonts w:ascii="Times New Roman" w:hAnsi="Times New Roman" w:cs="Times New Roman"/>
                <w:sz w:val="20"/>
                <w:szCs w:val="20"/>
              </w:rPr>
              <w:t>в % от нормативной</w:t>
            </w:r>
          </w:p>
          <w:p w:rsidR="00E017D6" w:rsidRDefault="00E017D6" w:rsidP="00D43F6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D43F6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886">
              <w:rPr>
                <w:rFonts w:ascii="Times New Roman" w:hAnsi="Times New Roman" w:cs="Times New Roman"/>
                <w:sz w:val="20"/>
                <w:szCs w:val="20"/>
              </w:rPr>
              <w:t>в % от нормативной</w:t>
            </w:r>
          </w:p>
          <w:p w:rsidR="00E017D6" w:rsidRDefault="00E017D6" w:rsidP="00D43F6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D43F6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886">
              <w:rPr>
                <w:rFonts w:ascii="Times New Roman" w:hAnsi="Times New Roman" w:cs="Times New Roman"/>
                <w:sz w:val="20"/>
                <w:szCs w:val="20"/>
              </w:rPr>
              <w:t>в % от нормативной</w:t>
            </w:r>
          </w:p>
          <w:p w:rsidR="00E017D6" w:rsidRPr="008E0886" w:rsidRDefault="00E017D6" w:rsidP="00995F0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4E6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E017D6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  <w:p w:rsidR="00E017D6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724E64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24E64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724E64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4E6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724E64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8468D1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468D1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8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8468D1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216AC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216AC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6A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216AC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216AC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216AC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6A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216AC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C6B2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C6B2B">
              <w:rPr>
                <w:rFonts w:ascii="Times New Roman" w:hAnsi="Times New Roman" w:cs="Times New Roman"/>
                <w:sz w:val="20"/>
                <w:szCs w:val="20"/>
              </w:rPr>
              <w:t>7.4.3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3520E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3520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 дополнительного образования, подведомственных отделу культуры администрации города Ржева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34294" w:rsidRDefault="00E017D6" w:rsidP="003B08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29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66592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66592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F7048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F7048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F7048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1783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17830">
              <w:rPr>
                <w:rFonts w:ascii="Times New Roman" w:hAnsi="Times New Roman" w:cs="Times New Roman"/>
                <w:sz w:val="20"/>
                <w:szCs w:val="20"/>
              </w:rPr>
              <w:t>7.4.4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A79C5" w:rsidRDefault="00E017D6" w:rsidP="00EA2BA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A79C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детей в возрасте 5-18 лет, охваченных услугой дополнительного образования художественно-эстетической направленности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C0C4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C44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313F4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3F4">
              <w:rPr>
                <w:rFonts w:ascii="Times New Roman" w:hAnsi="Times New Roman" w:cs="Times New Roman"/>
                <w:sz w:val="20"/>
                <w:szCs w:val="20"/>
              </w:rPr>
              <w:t>1489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87317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7317">
              <w:rPr>
                <w:rFonts w:ascii="Times New Roman" w:hAnsi="Times New Roman" w:cs="Times New Roman"/>
                <w:sz w:val="20"/>
                <w:szCs w:val="20"/>
              </w:rPr>
              <w:t>1465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7D34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D34">
              <w:rPr>
                <w:rFonts w:ascii="Times New Roman" w:hAnsi="Times New Roman" w:cs="Times New Roman"/>
                <w:sz w:val="20"/>
                <w:szCs w:val="20"/>
              </w:rPr>
              <w:t>1480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7D34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D34">
              <w:rPr>
                <w:rFonts w:ascii="Times New Roman" w:hAnsi="Times New Roman" w:cs="Times New Roman"/>
                <w:sz w:val="20"/>
                <w:szCs w:val="20"/>
              </w:rPr>
              <w:t>1480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27D34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D34">
              <w:rPr>
                <w:rFonts w:ascii="Times New Roman" w:hAnsi="Times New Roman" w:cs="Times New Roman"/>
                <w:sz w:val="20"/>
                <w:szCs w:val="20"/>
              </w:rPr>
              <w:t>1480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64B53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64B53">
              <w:rPr>
                <w:rFonts w:ascii="Times New Roman" w:hAnsi="Times New Roman" w:cs="Times New Roman"/>
                <w:sz w:val="20"/>
                <w:szCs w:val="20"/>
              </w:rPr>
              <w:t>7.4.5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728D1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728D1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учреждений культуры, здания которых требуют капитального ремонта, всего</w:t>
            </w:r>
          </w:p>
          <w:p w:rsidR="00E017D6" w:rsidRPr="0052324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F35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523245">
              <w:rPr>
                <w:rFonts w:ascii="Times New Roman" w:hAnsi="Times New Roman" w:cs="Times New Roman"/>
                <w:sz w:val="20"/>
                <w:szCs w:val="20"/>
              </w:rPr>
              <w:t>в том числе, находятся в аварийном состоянии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728D1">
              <w:rPr>
                <w:rFonts w:ascii="Times New Roman" w:hAnsi="Times New Roman" w:cs="Times New Roman"/>
                <w:sz w:val="20"/>
                <w:szCs w:val="20"/>
              </w:rPr>
              <w:t>диниц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728D1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E1A01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A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E017D6" w:rsidRPr="00A53914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53914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D45E4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9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E1A01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A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E017D6" w:rsidRPr="00A53914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A53914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6D45E4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9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F7595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5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E017D6" w:rsidRPr="00FA7CFB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A7CFB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A7CFB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C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F7595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5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E017D6" w:rsidRPr="00FA7CFB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A7CFB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A7CFB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C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F7595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5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017D6" w:rsidRPr="00FA7CFB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A7CFB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FA7CFB" w:rsidRDefault="00E017D6" w:rsidP="000D32A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C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11D1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11D19">
              <w:rPr>
                <w:rFonts w:ascii="Times New Roman" w:hAnsi="Times New Roman" w:cs="Times New Roman"/>
                <w:sz w:val="20"/>
                <w:szCs w:val="20"/>
              </w:rPr>
              <w:t>7.4.6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53450" w:rsidRDefault="00E017D6" w:rsidP="00EA2BA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53450">
              <w:rPr>
                <w:rFonts w:ascii="Times New Roman" w:hAnsi="Times New Roman" w:cs="Times New Roman"/>
                <w:sz w:val="20"/>
                <w:szCs w:val="20"/>
              </w:rPr>
              <w:t xml:space="preserve"> Общий объем расходов бюджета города Ржева на культуру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C016C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16C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303B8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3B8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303B8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3B8">
              <w:rPr>
                <w:rFonts w:ascii="Times New Roman" w:hAnsi="Times New Roman" w:cs="Times New Roman"/>
                <w:sz w:val="20"/>
                <w:szCs w:val="20"/>
              </w:rPr>
              <w:t>73,9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303B8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3B8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303B8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3B8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D303B8" w:rsidRDefault="00E017D6" w:rsidP="005B3AB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3B8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D53EE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F47B5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47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 Социальная поддержка населения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9487B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9487B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9487B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9487B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9487B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9487B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2758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2758C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821C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821C9">
              <w:rPr>
                <w:rFonts w:ascii="Times New Roman" w:hAnsi="Times New Roman" w:cs="Times New Roman"/>
                <w:sz w:val="20"/>
                <w:szCs w:val="20"/>
              </w:rPr>
              <w:t xml:space="preserve">Охват инвалидов мерами материальной поддержки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2732C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32C">
              <w:rPr>
                <w:rFonts w:ascii="Times New Roman" w:hAnsi="Times New Roman" w:cs="Times New Roman"/>
                <w:sz w:val="20"/>
                <w:szCs w:val="20"/>
              </w:rPr>
              <w:t>человек, 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E59EF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677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677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677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677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84B2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84B2B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D0EA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D0EA8">
              <w:rPr>
                <w:rFonts w:ascii="Times New Roman" w:hAnsi="Times New Roman" w:cs="Times New Roman"/>
                <w:sz w:val="20"/>
                <w:szCs w:val="20"/>
              </w:rPr>
              <w:t>Охват граждан старшего поколения мерами по укреплению здоровья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FD0EA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EA8">
              <w:rPr>
                <w:rFonts w:ascii="Times New Roman" w:hAnsi="Times New Roman" w:cs="Times New Roman"/>
                <w:sz w:val="20"/>
                <w:szCs w:val="20"/>
              </w:rPr>
              <w:t>человек, 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E59EF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E5D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E5D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E5D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E5D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D5F7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5F7B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6D5F7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5F7B">
              <w:rPr>
                <w:rFonts w:ascii="Times New Roman" w:hAnsi="Times New Roman" w:cs="Times New Roman"/>
                <w:sz w:val="20"/>
                <w:szCs w:val="20"/>
              </w:rPr>
              <w:t xml:space="preserve">Охват граждан старшего поколения мерами материальной поддержки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A3171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171">
              <w:rPr>
                <w:rFonts w:ascii="Times New Roman" w:hAnsi="Times New Roman" w:cs="Times New Roman"/>
                <w:sz w:val="20"/>
                <w:szCs w:val="20"/>
              </w:rPr>
              <w:t>человек, 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DE59EF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E5D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E5D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E5D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2F5227">
            <w:pPr>
              <w:jc w:val="center"/>
            </w:pPr>
            <w:r w:rsidRPr="00CE5D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017D6" w:rsidRPr="00BB1B16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935E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935EA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935E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0935EA">
              <w:rPr>
                <w:rFonts w:ascii="Times New Roman" w:hAnsi="Times New Roman" w:cs="Times New Roman"/>
                <w:sz w:val="20"/>
                <w:szCs w:val="20"/>
              </w:rPr>
              <w:t>Общий объем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расходов бюджета города Ржева </w:t>
            </w:r>
            <w:r w:rsidRPr="000935EA">
              <w:rPr>
                <w:rFonts w:ascii="Times New Roman" w:hAnsi="Times New Roman" w:cs="Times New Roman"/>
                <w:sz w:val="20"/>
                <w:szCs w:val="20"/>
              </w:rPr>
              <w:t>на социальную политику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935E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5EA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43AC3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AC3"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14FF4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FF4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8300A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00A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531CB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1CB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B1B16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B16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</w:tr>
      <w:tr w:rsidR="00E017D6" w:rsidRPr="00BB1B16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935E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935E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935E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43AC3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14FF4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68300A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2531CB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BB1B16" w:rsidRDefault="00E017D6" w:rsidP="001F14D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D3768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D3768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37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 Органы местного самоуправления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D3768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D3768" w:rsidRDefault="00E017D6" w:rsidP="00AE36F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D3768" w:rsidRDefault="00E017D6" w:rsidP="00AE36F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D3768" w:rsidRDefault="00E017D6" w:rsidP="00AE36F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D3768" w:rsidRDefault="00E017D6" w:rsidP="00AE36F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D3768" w:rsidRDefault="00E017D6" w:rsidP="00AE36F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348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348D6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348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348D6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и состав работников органов местного самоуправления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02CF2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F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F2F48" w:rsidRDefault="00E017D6" w:rsidP="00AE36F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00CF8" w:rsidRDefault="00E017D6" w:rsidP="00AE36F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CF8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57C9F" w:rsidRDefault="00E017D6" w:rsidP="00AE36F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C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57C9F" w:rsidRDefault="00E017D6" w:rsidP="00AE36F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C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57C9F" w:rsidRDefault="00E017D6" w:rsidP="00AE36F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C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92FE5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92FE5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BC0C4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C0C46">
              <w:rPr>
                <w:rFonts w:ascii="Times New Roman" w:hAnsi="Times New Roman" w:cs="Times New Roman"/>
                <w:sz w:val="20"/>
                <w:szCs w:val="20"/>
              </w:rPr>
              <w:t xml:space="preserve">Расходы бюджета на органы местного самоуправления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41FA0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FA0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9863F1" w:rsidRDefault="00E017D6" w:rsidP="00AE36F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47505,6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15E6A" w:rsidRDefault="00E017D6" w:rsidP="00E209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50987,0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F3110" w:rsidRDefault="00E017D6" w:rsidP="00E209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53700,9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4F3110" w:rsidRDefault="00E017D6" w:rsidP="00E209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52173,6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1815B5" w:rsidRDefault="00E017D6" w:rsidP="00E209D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51846,6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B0161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1469A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46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 Окружающая среда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90C02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90C02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90C02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90C02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90C02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990C02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C233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C2338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F81DD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81DD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предприятий, имеющих выбросы загрязняющих веществ в атмосферу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CC491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491E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25599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A25599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0288B">
              <w:rPr>
                <w:rFonts w:ascii="Times New Roman" w:hAnsi="Times New Roman" w:cs="Times New Roman"/>
                <w:sz w:val="20"/>
                <w:szCs w:val="20"/>
              </w:rPr>
              <w:t>Выбросы загрязняющих веществ в атмосферный воздух,</w:t>
            </w:r>
          </w:p>
          <w:p w:rsidR="00E017D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C0288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0288B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в расчете на одного жителя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9672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724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A1E2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A1E2A"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953A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953A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уловленных и обезвреженных загрязняющих веществ в общем количестве загрязняющих веществ от стационарных источников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9672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72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8243A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243AA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1C538A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C538A">
              <w:rPr>
                <w:rFonts w:ascii="Times New Roman" w:hAnsi="Times New Roman" w:cs="Times New Roman"/>
                <w:sz w:val="20"/>
                <w:szCs w:val="20"/>
              </w:rPr>
              <w:t xml:space="preserve">Доля загрязняющих веществ, поступающих в водоемы со сточными водами, в общем объеме сточных вод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9672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72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D45C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D45C0"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D45C0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D45C0">
              <w:rPr>
                <w:rFonts w:ascii="Times New Roman" w:hAnsi="Times New Roman" w:cs="Times New Roman"/>
                <w:sz w:val="20"/>
                <w:szCs w:val="20"/>
              </w:rPr>
              <w:t xml:space="preserve">Текущие затраты на охрану окружающей среды 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9672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724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070A55" w:rsidRDefault="00E017D6" w:rsidP="006E63A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A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17D6" w:rsidRPr="003F353A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3D45C0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424A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42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 Техногенная и пожарная безопасность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424A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424A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424A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424A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424A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33424A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3F353A">
        <w:trPr>
          <w:cantSplit/>
          <w:trHeight w:val="260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86F07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86F07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0A1D7E" w:rsidRDefault="00E017D6" w:rsidP="00EA2BA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B42C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A1D7E">
              <w:rPr>
                <w:rFonts w:ascii="Times New Roman" w:hAnsi="Times New Roman" w:cs="Times New Roman"/>
                <w:sz w:val="20"/>
                <w:szCs w:val="20"/>
              </w:rPr>
              <w:t>оличество пожаров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Pr="000A1D7E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D7E">
              <w:rPr>
                <w:rFonts w:ascii="Times New Roman" w:hAnsi="Times New Roman" w:cs="Times New Roman"/>
                <w:sz w:val="20"/>
                <w:szCs w:val="20"/>
              </w:rPr>
              <w:t>единиц в год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10DC9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DC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Pr="00210DC9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DC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Pr="00210DC9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DC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Pr="00210DC9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DC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Pr="00210DC9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DC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017D6" w:rsidRPr="003F353A">
        <w:trPr>
          <w:cantSplit/>
          <w:trHeight w:val="411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D6342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D6342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40D16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40D16">
              <w:rPr>
                <w:rFonts w:ascii="Times New Roman" w:hAnsi="Times New Roman" w:cs="Times New Roman"/>
                <w:sz w:val="20"/>
                <w:szCs w:val="20"/>
              </w:rPr>
              <w:t xml:space="preserve">Среднее время ликвидации аварий инженерных, тепловых и электросетей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40D1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D16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A32C7E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C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32C7E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C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32C7E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C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32C7E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C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A32C7E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C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017D6" w:rsidRPr="005D1B09">
        <w:trPr>
          <w:cantSplit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7C444C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444C" w:rsidRDefault="00E017D6" w:rsidP="00F86F1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 Организация охраны общественного порядка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444C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444C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444C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444C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7C444C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D1B09" w:rsidRDefault="00E017D6" w:rsidP="004F65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17D6" w:rsidRPr="004C5DAD">
        <w:trPr>
          <w:cantSplit/>
          <w:trHeight w:val="553"/>
        </w:trPr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E44EAB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E44EAB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510C88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10C88">
              <w:rPr>
                <w:rFonts w:ascii="Times New Roman" w:hAnsi="Times New Roman" w:cs="Times New Roman"/>
                <w:sz w:val="20"/>
                <w:szCs w:val="20"/>
              </w:rPr>
              <w:t>Зарегистрировано преступлений на тысячу жителей,</w:t>
            </w:r>
          </w:p>
          <w:p w:rsidR="00E017D6" w:rsidRPr="007E76E4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F35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7E76E4">
              <w:rPr>
                <w:rFonts w:ascii="Times New Roman" w:hAnsi="Times New Roman" w:cs="Times New Roman"/>
                <w:sz w:val="20"/>
                <w:szCs w:val="20"/>
              </w:rPr>
              <w:t>          - из них совершено подростками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E1104">
              <w:rPr>
                <w:rFonts w:ascii="Times New Roman" w:hAnsi="Times New Roman" w:cs="Times New Roman"/>
                <w:sz w:val="20"/>
                <w:szCs w:val="20"/>
              </w:rPr>
              <w:t>диниц</w:t>
            </w:r>
          </w:p>
          <w:p w:rsidR="00E017D6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3C76F4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6F4">
              <w:rPr>
                <w:rFonts w:ascii="Times New Roman" w:hAnsi="Times New Roman" w:cs="Times New Roman"/>
                <w:sz w:val="20"/>
                <w:szCs w:val="20"/>
              </w:rPr>
              <w:t>ед. на тысячу жителей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C5DAD" w:rsidRDefault="00E017D6" w:rsidP="00CE5DA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DAD">
              <w:rPr>
                <w:rFonts w:ascii="Times New Roman" w:hAnsi="Times New Roman" w:cs="Times New Roman"/>
                <w:sz w:val="20"/>
                <w:szCs w:val="20"/>
              </w:rPr>
              <w:t>20,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017D6" w:rsidRPr="004C5DAD" w:rsidRDefault="00E017D6" w:rsidP="00CE5DA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4C5DAD" w:rsidRDefault="00E017D6" w:rsidP="00CE5DA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DAD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Default="00E017D6" w:rsidP="00CE5DA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  <w:p w:rsidR="00E017D6" w:rsidRDefault="00E017D6" w:rsidP="00CE5DA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4C5DAD" w:rsidRDefault="00E017D6" w:rsidP="00CE5DA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Default="00E017D6" w:rsidP="005501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  <w:p w:rsidR="00E017D6" w:rsidRDefault="00E017D6" w:rsidP="005501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4C5DAD" w:rsidRDefault="00E017D6" w:rsidP="005501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Default="00E017D6" w:rsidP="005501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  <w:p w:rsidR="00E017D6" w:rsidRDefault="00E017D6" w:rsidP="005501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4C5DAD" w:rsidRDefault="00E017D6" w:rsidP="005501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17D6" w:rsidRDefault="00E017D6" w:rsidP="005501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  <w:p w:rsidR="00E017D6" w:rsidRDefault="00E017D6" w:rsidP="005501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17D6" w:rsidRPr="004C5DAD" w:rsidRDefault="00E017D6" w:rsidP="0055010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E017D6" w:rsidRPr="009957FE">
        <w:trPr>
          <w:cantSplit/>
          <w:trHeight w:val="268"/>
        </w:trPr>
        <w:tc>
          <w:tcPr>
            <w:tcW w:w="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D0E7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D0E7C"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2D0E7C" w:rsidRDefault="00E017D6" w:rsidP="00F86F1D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D0E7C">
              <w:rPr>
                <w:rFonts w:ascii="Times New Roman" w:hAnsi="Times New Roman" w:cs="Times New Roman"/>
                <w:sz w:val="20"/>
                <w:szCs w:val="20"/>
              </w:rPr>
              <w:t>Доля раскрытых преступлений от их общего числа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C4E5F" w:rsidRDefault="00E017D6" w:rsidP="00EA2BA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E5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017D6" w:rsidRPr="00455A26" w:rsidRDefault="00E017D6" w:rsidP="00CE5DA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26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Pr="005F460F" w:rsidRDefault="00E017D6" w:rsidP="00A6504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83358F">
            <w:pPr>
              <w:jc w:val="center"/>
            </w:pPr>
            <w:r w:rsidRPr="00E81AB4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83358F">
            <w:pPr>
              <w:jc w:val="center"/>
            </w:pPr>
            <w:r w:rsidRPr="00E81AB4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D6" w:rsidRDefault="00E017D6" w:rsidP="0083358F">
            <w:pPr>
              <w:jc w:val="center"/>
            </w:pPr>
            <w:r w:rsidRPr="00E81AB4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</w:tr>
    </w:tbl>
    <w:p w:rsidR="00E017D6" w:rsidRPr="003F353A" w:rsidRDefault="00E017D6" w:rsidP="0089175E"/>
    <w:sectPr w:rsidR="00E017D6" w:rsidRPr="003F353A" w:rsidSect="00AB3CF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61CB5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754F0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3AC2E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AA206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48CC2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6E402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148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0EC6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82E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E5245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F1D"/>
    <w:rsid w:val="00000CF8"/>
    <w:rsid w:val="00001D4F"/>
    <w:rsid w:val="00003BFA"/>
    <w:rsid w:val="00003EB3"/>
    <w:rsid w:val="00004198"/>
    <w:rsid w:val="00004996"/>
    <w:rsid w:val="00005122"/>
    <w:rsid w:val="00010DFC"/>
    <w:rsid w:val="000128F1"/>
    <w:rsid w:val="00012E46"/>
    <w:rsid w:val="00015607"/>
    <w:rsid w:val="000177AC"/>
    <w:rsid w:val="00017CFC"/>
    <w:rsid w:val="00021F61"/>
    <w:rsid w:val="00022836"/>
    <w:rsid w:val="00023A80"/>
    <w:rsid w:val="00030F50"/>
    <w:rsid w:val="0003287B"/>
    <w:rsid w:val="00035D4F"/>
    <w:rsid w:val="00037CCA"/>
    <w:rsid w:val="00037E7F"/>
    <w:rsid w:val="000408EE"/>
    <w:rsid w:val="00042715"/>
    <w:rsid w:val="00043F21"/>
    <w:rsid w:val="000451A2"/>
    <w:rsid w:val="00050043"/>
    <w:rsid w:val="00050191"/>
    <w:rsid w:val="000512FD"/>
    <w:rsid w:val="00051379"/>
    <w:rsid w:val="00051525"/>
    <w:rsid w:val="00052390"/>
    <w:rsid w:val="000568B9"/>
    <w:rsid w:val="00057E43"/>
    <w:rsid w:val="00060764"/>
    <w:rsid w:val="000608DE"/>
    <w:rsid w:val="000613A0"/>
    <w:rsid w:val="00064670"/>
    <w:rsid w:val="00065F14"/>
    <w:rsid w:val="00070A55"/>
    <w:rsid w:val="00070F9D"/>
    <w:rsid w:val="00071928"/>
    <w:rsid w:val="00071BA3"/>
    <w:rsid w:val="000728D1"/>
    <w:rsid w:val="00072B84"/>
    <w:rsid w:val="00073538"/>
    <w:rsid w:val="00074800"/>
    <w:rsid w:val="0007590E"/>
    <w:rsid w:val="00075FE3"/>
    <w:rsid w:val="00076F07"/>
    <w:rsid w:val="0008041B"/>
    <w:rsid w:val="000811A7"/>
    <w:rsid w:val="00081427"/>
    <w:rsid w:val="000828E8"/>
    <w:rsid w:val="0008615D"/>
    <w:rsid w:val="0008658E"/>
    <w:rsid w:val="000878CF"/>
    <w:rsid w:val="0009013E"/>
    <w:rsid w:val="0009141C"/>
    <w:rsid w:val="000920A8"/>
    <w:rsid w:val="000935EA"/>
    <w:rsid w:val="0009389E"/>
    <w:rsid w:val="00096BE0"/>
    <w:rsid w:val="000A048D"/>
    <w:rsid w:val="000A1D7E"/>
    <w:rsid w:val="000A20DA"/>
    <w:rsid w:val="000A7C96"/>
    <w:rsid w:val="000B0147"/>
    <w:rsid w:val="000B07B4"/>
    <w:rsid w:val="000B0910"/>
    <w:rsid w:val="000B3609"/>
    <w:rsid w:val="000B3E45"/>
    <w:rsid w:val="000B4EF1"/>
    <w:rsid w:val="000B5110"/>
    <w:rsid w:val="000B54C1"/>
    <w:rsid w:val="000B6C25"/>
    <w:rsid w:val="000B6D7F"/>
    <w:rsid w:val="000B7417"/>
    <w:rsid w:val="000B7931"/>
    <w:rsid w:val="000C0C44"/>
    <w:rsid w:val="000C121A"/>
    <w:rsid w:val="000C1F42"/>
    <w:rsid w:val="000C460B"/>
    <w:rsid w:val="000C463A"/>
    <w:rsid w:val="000C53E0"/>
    <w:rsid w:val="000C5545"/>
    <w:rsid w:val="000C5C8B"/>
    <w:rsid w:val="000C6D5E"/>
    <w:rsid w:val="000C7D84"/>
    <w:rsid w:val="000D1D6B"/>
    <w:rsid w:val="000D32AD"/>
    <w:rsid w:val="000D452F"/>
    <w:rsid w:val="000D6633"/>
    <w:rsid w:val="000E06BE"/>
    <w:rsid w:val="000E3189"/>
    <w:rsid w:val="000E4092"/>
    <w:rsid w:val="000E4671"/>
    <w:rsid w:val="000E600D"/>
    <w:rsid w:val="000E6B14"/>
    <w:rsid w:val="000F166F"/>
    <w:rsid w:val="000F2885"/>
    <w:rsid w:val="000F2FBA"/>
    <w:rsid w:val="000F3F8F"/>
    <w:rsid w:val="000F4305"/>
    <w:rsid w:val="000F47B5"/>
    <w:rsid w:val="000F568E"/>
    <w:rsid w:val="000F5DEF"/>
    <w:rsid w:val="000F69AF"/>
    <w:rsid w:val="000F6B83"/>
    <w:rsid w:val="000F7595"/>
    <w:rsid w:val="001008EB"/>
    <w:rsid w:val="00104814"/>
    <w:rsid w:val="001049E2"/>
    <w:rsid w:val="00104BA2"/>
    <w:rsid w:val="00104EE0"/>
    <w:rsid w:val="001069F6"/>
    <w:rsid w:val="00107124"/>
    <w:rsid w:val="001071E0"/>
    <w:rsid w:val="001108FF"/>
    <w:rsid w:val="001147B2"/>
    <w:rsid w:val="0011512E"/>
    <w:rsid w:val="0011546A"/>
    <w:rsid w:val="00116159"/>
    <w:rsid w:val="00117830"/>
    <w:rsid w:val="001203D2"/>
    <w:rsid w:val="0012074D"/>
    <w:rsid w:val="00122E15"/>
    <w:rsid w:val="00123859"/>
    <w:rsid w:val="00123DF5"/>
    <w:rsid w:val="0012422A"/>
    <w:rsid w:val="00125519"/>
    <w:rsid w:val="0012566A"/>
    <w:rsid w:val="001257D3"/>
    <w:rsid w:val="00127633"/>
    <w:rsid w:val="00127E43"/>
    <w:rsid w:val="00130D54"/>
    <w:rsid w:val="00130EB8"/>
    <w:rsid w:val="0013156D"/>
    <w:rsid w:val="00131812"/>
    <w:rsid w:val="00133BD0"/>
    <w:rsid w:val="001348E2"/>
    <w:rsid w:val="00134D7A"/>
    <w:rsid w:val="00134E76"/>
    <w:rsid w:val="001353D9"/>
    <w:rsid w:val="00141DB3"/>
    <w:rsid w:val="0014233F"/>
    <w:rsid w:val="001423F0"/>
    <w:rsid w:val="00151673"/>
    <w:rsid w:val="001529B6"/>
    <w:rsid w:val="00153450"/>
    <w:rsid w:val="0015592C"/>
    <w:rsid w:val="00156219"/>
    <w:rsid w:val="00156297"/>
    <w:rsid w:val="00156D0A"/>
    <w:rsid w:val="00157030"/>
    <w:rsid w:val="001601ED"/>
    <w:rsid w:val="00160C1E"/>
    <w:rsid w:val="00161217"/>
    <w:rsid w:val="00162321"/>
    <w:rsid w:val="001625E8"/>
    <w:rsid w:val="00163D6A"/>
    <w:rsid w:val="001652EE"/>
    <w:rsid w:val="00166CC4"/>
    <w:rsid w:val="00170E93"/>
    <w:rsid w:val="00171455"/>
    <w:rsid w:val="0017191A"/>
    <w:rsid w:val="00172D92"/>
    <w:rsid w:val="00173C53"/>
    <w:rsid w:val="00174198"/>
    <w:rsid w:val="00174BD8"/>
    <w:rsid w:val="00175BFA"/>
    <w:rsid w:val="00175DA7"/>
    <w:rsid w:val="00176650"/>
    <w:rsid w:val="0017702C"/>
    <w:rsid w:val="00180768"/>
    <w:rsid w:val="00180D0D"/>
    <w:rsid w:val="001815B5"/>
    <w:rsid w:val="00183460"/>
    <w:rsid w:val="00183DC7"/>
    <w:rsid w:val="0018457C"/>
    <w:rsid w:val="001863CB"/>
    <w:rsid w:val="00186E32"/>
    <w:rsid w:val="00186EC9"/>
    <w:rsid w:val="00187C58"/>
    <w:rsid w:val="001906AA"/>
    <w:rsid w:val="0019172B"/>
    <w:rsid w:val="001920E2"/>
    <w:rsid w:val="00192B4E"/>
    <w:rsid w:val="00192C53"/>
    <w:rsid w:val="00193979"/>
    <w:rsid w:val="0019409E"/>
    <w:rsid w:val="001A19D3"/>
    <w:rsid w:val="001A6715"/>
    <w:rsid w:val="001B08B8"/>
    <w:rsid w:val="001B0D18"/>
    <w:rsid w:val="001B19B2"/>
    <w:rsid w:val="001B5198"/>
    <w:rsid w:val="001B6B70"/>
    <w:rsid w:val="001B6F9A"/>
    <w:rsid w:val="001B79B5"/>
    <w:rsid w:val="001C08F5"/>
    <w:rsid w:val="001C0F7C"/>
    <w:rsid w:val="001C120C"/>
    <w:rsid w:val="001C19A2"/>
    <w:rsid w:val="001C3FE0"/>
    <w:rsid w:val="001C538A"/>
    <w:rsid w:val="001C5FF6"/>
    <w:rsid w:val="001C631A"/>
    <w:rsid w:val="001C65A7"/>
    <w:rsid w:val="001C7C66"/>
    <w:rsid w:val="001D032B"/>
    <w:rsid w:val="001D1353"/>
    <w:rsid w:val="001D3EAA"/>
    <w:rsid w:val="001D444A"/>
    <w:rsid w:val="001D4CC1"/>
    <w:rsid w:val="001D660E"/>
    <w:rsid w:val="001D6C94"/>
    <w:rsid w:val="001E0A71"/>
    <w:rsid w:val="001E3461"/>
    <w:rsid w:val="001E524A"/>
    <w:rsid w:val="001E78E3"/>
    <w:rsid w:val="001F0A23"/>
    <w:rsid w:val="001F1271"/>
    <w:rsid w:val="001F14D0"/>
    <w:rsid w:val="001F4BAF"/>
    <w:rsid w:val="001F7048"/>
    <w:rsid w:val="00200465"/>
    <w:rsid w:val="002023DF"/>
    <w:rsid w:val="00205731"/>
    <w:rsid w:val="00206603"/>
    <w:rsid w:val="002072D2"/>
    <w:rsid w:val="002100D3"/>
    <w:rsid w:val="00210DC9"/>
    <w:rsid w:val="00213627"/>
    <w:rsid w:val="00213A21"/>
    <w:rsid w:val="002151EE"/>
    <w:rsid w:val="0021531D"/>
    <w:rsid w:val="00217F01"/>
    <w:rsid w:val="00220219"/>
    <w:rsid w:val="00220618"/>
    <w:rsid w:val="0022074A"/>
    <w:rsid w:val="002216D6"/>
    <w:rsid w:val="00221974"/>
    <w:rsid w:val="0022208C"/>
    <w:rsid w:val="00226F63"/>
    <w:rsid w:val="0022758C"/>
    <w:rsid w:val="00227ADD"/>
    <w:rsid w:val="00227C22"/>
    <w:rsid w:val="002306B8"/>
    <w:rsid w:val="00231094"/>
    <w:rsid w:val="00231997"/>
    <w:rsid w:val="002319A7"/>
    <w:rsid w:val="0023300B"/>
    <w:rsid w:val="00233BAE"/>
    <w:rsid w:val="00234E80"/>
    <w:rsid w:val="00242317"/>
    <w:rsid w:val="00243AC3"/>
    <w:rsid w:val="00245303"/>
    <w:rsid w:val="00246C30"/>
    <w:rsid w:val="00247D76"/>
    <w:rsid w:val="002502B4"/>
    <w:rsid w:val="0025042B"/>
    <w:rsid w:val="002522C6"/>
    <w:rsid w:val="002531CB"/>
    <w:rsid w:val="002533D7"/>
    <w:rsid w:val="00254D0D"/>
    <w:rsid w:val="00255D85"/>
    <w:rsid w:val="002564E3"/>
    <w:rsid w:val="00256DE3"/>
    <w:rsid w:val="00260DB0"/>
    <w:rsid w:val="00260F7C"/>
    <w:rsid w:val="00261D5F"/>
    <w:rsid w:val="002625DF"/>
    <w:rsid w:val="0026284A"/>
    <w:rsid w:val="0026494F"/>
    <w:rsid w:val="0026624C"/>
    <w:rsid w:val="00266592"/>
    <w:rsid w:val="00270A18"/>
    <w:rsid w:val="002715AF"/>
    <w:rsid w:val="00271E2D"/>
    <w:rsid w:val="0027219A"/>
    <w:rsid w:val="00272946"/>
    <w:rsid w:val="002729EA"/>
    <w:rsid w:val="002765F3"/>
    <w:rsid w:val="002779AC"/>
    <w:rsid w:val="00277A80"/>
    <w:rsid w:val="00277E0A"/>
    <w:rsid w:val="00281FE0"/>
    <w:rsid w:val="0028229C"/>
    <w:rsid w:val="0028271B"/>
    <w:rsid w:val="00282F5F"/>
    <w:rsid w:val="002832FE"/>
    <w:rsid w:val="00284AA6"/>
    <w:rsid w:val="0028575D"/>
    <w:rsid w:val="002872CD"/>
    <w:rsid w:val="00291C0D"/>
    <w:rsid w:val="002926E5"/>
    <w:rsid w:val="00292AF4"/>
    <w:rsid w:val="0029629B"/>
    <w:rsid w:val="002963A7"/>
    <w:rsid w:val="00297747"/>
    <w:rsid w:val="002A177F"/>
    <w:rsid w:val="002A32AD"/>
    <w:rsid w:val="002A55A6"/>
    <w:rsid w:val="002A642C"/>
    <w:rsid w:val="002B110D"/>
    <w:rsid w:val="002B1259"/>
    <w:rsid w:val="002B1273"/>
    <w:rsid w:val="002B17DD"/>
    <w:rsid w:val="002B2186"/>
    <w:rsid w:val="002B3605"/>
    <w:rsid w:val="002B4659"/>
    <w:rsid w:val="002C2008"/>
    <w:rsid w:val="002C25D8"/>
    <w:rsid w:val="002C4CD7"/>
    <w:rsid w:val="002C75DE"/>
    <w:rsid w:val="002C7606"/>
    <w:rsid w:val="002C7B36"/>
    <w:rsid w:val="002D0DF8"/>
    <w:rsid w:val="002D0E7C"/>
    <w:rsid w:val="002D29A3"/>
    <w:rsid w:val="002D4E77"/>
    <w:rsid w:val="002D5584"/>
    <w:rsid w:val="002D5F7B"/>
    <w:rsid w:val="002D60A6"/>
    <w:rsid w:val="002D618F"/>
    <w:rsid w:val="002E0BE9"/>
    <w:rsid w:val="002E0E12"/>
    <w:rsid w:val="002E17DF"/>
    <w:rsid w:val="002E1B40"/>
    <w:rsid w:val="002E23EC"/>
    <w:rsid w:val="002E2418"/>
    <w:rsid w:val="002E427B"/>
    <w:rsid w:val="002E4499"/>
    <w:rsid w:val="002E471D"/>
    <w:rsid w:val="002E59A4"/>
    <w:rsid w:val="002E6227"/>
    <w:rsid w:val="002E6470"/>
    <w:rsid w:val="002E6F0C"/>
    <w:rsid w:val="002E7E63"/>
    <w:rsid w:val="002F08D3"/>
    <w:rsid w:val="002F1142"/>
    <w:rsid w:val="002F1877"/>
    <w:rsid w:val="002F48C1"/>
    <w:rsid w:val="002F5227"/>
    <w:rsid w:val="002F7406"/>
    <w:rsid w:val="002F7708"/>
    <w:rsid w:val="003042F8"/>
    <w:rsid w:val="003045A9"/>
    <w:rsid w:val="00305879"/>
    <w:rsid w:val="00305D56"/>
    <w:rsid w:val="00306698"/>
    <w:rsid w:val="00307EF6"/>
    <w:rsid w:val="0031081E"/>
    <w:rsid w:val="00312C30"/>
    <w:rsid w:val="00313626"/>
    <w:rsid w:val="00314432"/>
    <w:rsid w:val="003154D8"/>
    <w:rsid w:val="003216AC"/>
    <w:rsid w:val="00323715"/>
    <w:rsid w:val="00324DFE"/>
    <w:rsid w:val="00325B80"/>
    <w:rsid w:val="003265CB"/>
    <w:rsid w:val="00327462"/>
    <w:rsid w:val="003307AA"/>
    <w:rsid w:val="003313BF"/>
    <w:rsid w:val="00333DC7"/>
    <w:rsid w:val="0033424A"/>
    <w:rsid w:val="0033425E"/>
    <w:rsid w:val="0033427B"/>
    <w:rsid w:val="00334B46"/>
    <w:rsid w:val="0033699A"/>
    <w:rsid w:val="00336FBA"/>
    <w:rsid w:val="003372D5"/>
    <w:rsid w:val="00337579"/>
    <w:rsid w:val="00337746"/>
    <w:rsid w:val="00337C20"/>
    <w:rsid w:val="0034051A"/>
    <w:rsid w:val="00340B27"/>
    <w:rsid w:val="0034173D"/>
    <w:rsid w:val="00343778"/>
    <w:rsid w:val="00344861"/>
    <w:rsid w:val="003459AB"/>
    <w:rsid w:val="003470E4"/>
    <w:rsid w:val="00347F7C"/>
    <w:rsid w:val="0035088B"/>
    <w:rsid w:val="003520C2"/>
    <w:rsid w:val="00352A0B"/>
    <w:rsid w:val="00353913"/>
    <w:rsid w:val="00354FD5"/>
    <w:rsid w:val="0035558B"/>
    <w:rsid w:val="00357185"/>
    <w:rsid w:val="00361424"/>
    <w:rsid w:val="0036448A"/>
    <w:rsid w:val="0036453C"/>
    <w:rsid w:val="00364B53"/>
    <w:rsid w:val="00370AE3"/>
    <w:rsid w:val="00375723"/>
    <w:rsid w:val="00376737"/>
    <w:rsid w:val="00376772"/>
    <w:rsid w:val="00376798"/>
    <w:rsid w:val="00377481"/>
    <w:rsid w:val="00380742"/>
    <w:rsid w:val="00381BF4"/>
    <w:rsid w:val="0038223A"/>
    <w:rsid w:val="00384B01"/>
    <w:rsid w:val="0038509E"/>
    <w:rsid w:val="00385785"/>
    <w:rsid w:val="00386133"/>
    <w:rsid w:val="00387361"/>
    <w:rsid w:val="00390033"/>
    <w:rsid w:val="003904DE"/>
    <w:rsid w:val="00390619"/>
    <w:rsid w:val="00390D54"/>
    <w:rsid w:val="00390FAA"/>
    <w:rsid w:val="0039274F"/>
    <w:rsid w:val="00392BA7"/>
    <w:rsid w:val="003953B4"/>
    <w:rsid w:val="00397C09"/>
    <w:rsid w:val="003A0068"/>
    <w:rsid w:val="003A16ED"/>
    <w:rsid w:val="003A644B"/>
    <w:rsid w:val="003A64D5"/>
    <w:rsid w:val="003A6B84"/>
    <w:rsid w:val="003A6DFF"/>
    <w:rsid w:val="003B008D"/>
    <w:rsid w:val="003B0894"/>
    <w:rsid w:val="003B0B2A"/>
    <w:rsid w:val="003B3AA5"/>
    <w:rsid w:val="003B3C88"/>
    <w:rsid w:val="003B6D3C"/>
    <w:rsid w:val="003B7DC4"/>
    <w:rsid w:val="003C00BA"/>
    <w:rsid w:val="003C0C9F"/>
    <w:rsid w:val="003C28CE"/>
    <w:rsid w:val="003C5C27"/>
    <w:rsid w:val="003C76F4"/>
    <w:rsid w:val="003C7DE6"/>
    <w:rsid w:val="003D0465"/>
    <w:rsid w:val="003D075E"/>
    <w:rsid w:val="003D11DA"/>
    <w:rsid w:val="003D1634"/>
    <w:rsid w:val="003D3345"/>
    <w:rsid w:val="003D4304"/>
    <w:rsid w:val="003D45C0"/>
    <w:rsid w:val="003D5B47"/>
    <w:rsid w:val="003D7F04"/>
    <w:rsid w:val="003E0929"/>
    <w:rsid w:val="003E2384"/>
    <w:rsid w:val="003E2DE5"/>
    <w:rsid w:val="003E3E30"/>
    <w:rsid w:val="003E46FA"/>
    <w:rsid w:val="003E5600"/>
    <w:rsid w:val="003E7EAB"/>
    <w:rsid w:val="003F2344"/>
    <w:rsid w:val="003F353A"/>
    <w:rsid w:val="003F4E1D"/>
    <w:rsid w:val="00402358"/>
    <w:rsid w:val="00402CF2"/>
    <w:rsid w:val="00406D68"/>
    <w:rsid w:val="004070E0"/>
    <w:rsid w:val="00410163"/>
    <w:rsid w:val="004113C7"/>
    <w:rsid w:val="00412271"/>
    <w:rsid w:val="004123E3"/>
    <w:rsid w:val="00412B47"/>
    <w:rsid w:val="00412BCC"/>
    <w:rsid w:val="00415294"/>
    <w:rsid w:val="004159FA"/>
    <w:rsid w:val="00416096"/>
    <w:rsid w:val="004165E3"/>
    <w:rsid w:val="00421164"/>
    <w:rsid w:val="00422914"/>
    <w:rsid w:val="00422A31"/>
    <w:rsid w:val="00425EE6"/>
    <w:rsid w:val="00426546"/>
    <w:rsid w:val="00426AE6"/>
    <w:rsid w:val="00427190"/>
    <w:rsid w:val="00427D02"/>
    <w:rsid w:val="0043003D"/>
    <w:rsid w:val="004317BF"/>
    <w:rsid w:val="00431AF7"/>
    <w:rsid w:val="004348D6"/>
    <w:rsid w:val="00435CFD"/>
    <w:rsid w:val="0043706E"/>
    <w:rsid w:val="0044000D"/>
    <w:rsid w:val="004417C3"/>
    <w:rsid w:val="00442B50"/>
    <w:rsid w:val="0044300A"/>
    <w:rsid w:val="00444570"/>
    <w:rsid w:val="0044691C"/>
    <w:rsid w:val="004470AB"/>
    <w:rsid w:val="00447C0D"/>
    <w:rsid w:val="0045010E"/>
    <w:rsid w:val="00450A31"/>
    <w:rsid w:val="0045237C"/>
    <w:rsid w:val="00453834"/>
    <w:rsid w:val="0045480F"/>
    <w:rsid w:val="00455A26"/>
    <w:rsid w:val="00456097"/>
    <w:rsid w:val="00456532"/>
    <w:rsid w:val="004574DC"/>
    <w:rsid w:val="00462031"/>
    <w:rsid w:val="0046346B"/>
    <w:rsid w:val="00463B03"/>
    <w:rsid w:val="00464821"/>
    <w:rsid w:val="00467FFC"/>
    <w:rsid w:val="0047096E"/>
    <w:rsid w:val="00473BB3"/>
    <w:rsid w:val="00474018"/>
    <w:rsid w:val="00474A23"/>
    <w:rsid w:val="0047521C"/>
    <w:rsid w:val="00476453"/>
    <w:rsid w:val="004769C0"/>
    <w:rsid w:val="004779E3"/>
    <w:rsid w:val="00481B08"/>
    <w:rsid w:val="00486F07"/>
    <w:rsid w:val="00487317"/>
    <w:rsid w:val="00491FAC"/>
    <w:rsid w:val="0049487B"/>
    <w:rsid w:val="00494F7F"/>
    <w:rsid w:val="00497A7B"/>
    <w:rsid w:val="004A1078"/>
    <w:rsid w:val="004A176D"/>
    <w:rsid w:val="004A2065"/>
    <w:rsid w:val="004A5064"/>
    <w:rsid w:val="004A57F6"/>
    <w:rsid w:val="004A5DDF"/>
    <w:rsid w:val="004B0161"/>
    <w:rsid w:val="004B02E7"/>
    <w:rsid w:val="004B28B4"/>
    <w:rsid w:val="004B392E"/>
    <w:rsid w:val="004C04DB"/>
    <w:rsid w:val="004C0A3A"/>
    <w:rsid w:val="004C0EA4"/>
    <w:rsid w:val="004C4B78"/>
    <w:rsid w:val="004C5DAD"/>
    <w:rsid w:val="004C68D1"/>
    <w:rsid w:val="004C6F83"/>
    <w:rsid w:val="004C7B5E"/>
    <w:rsid w:val="004D07EF"/>
    <w:rsid w:val="004D1B70"/>
    <w:rsid w:val="004D2CD3"/>
    <w:rsid w:val="004D4AE6"/>
    <w:rsid w:val="004D4C14"/>
    <w:rsid w:val="004D6342"/>
    <w:rsid w:val="004D7BA3"/>
    <w:rsid w:val="004D7EB2"/>
    <w:rsid w:val="004E1667"/>
    <w:rsid w:val="004E3C49"/>
    <w:rsid w:val="004E74A9"/>
    <w:rsid w:val="004E7B08"/>
    <w:rsid w:val="004F1495"/>
    <w:rsid w:val="004F2C96"/>
    <w:rsid w:val="004F3110"/>
    <w:rsid w:val="004F31E2"/>
    <w:rsid w:val="004F4537"/>
    <w:rsid w:val="004F45AE"/>
    <w:rsid w:val="004F4C0B"/>
    <w:rsid w:val="004F6590"/>
    <w:rsid w:val="00501181"/>
    <w:rsid w:val="005028C8"/>
    <w:rsid w:val="00505DCA"/>
    <w:rsid w:val="0050749F"/>
    <w:rsid w:val="005074FB"/>
    <w:rsid w:val="00510C88"/>
    <w:rsid w:val="00510E3E"/>
    <w:rsid w:val="00511EDB"/>
    <w:rsid w:val="00513ACD"/>
    <w:rsid w:val="00514F1E"/>
    <w:rsid w:val="0051561A"/>
    <w:rsid w:val="005157B1"/>
    <w:rsid w:val="005218DB"/>
    <w:rsid w:val="00522013"/>
    <w:rsid w:val="00522AAC"/>
    <w:rsid w:val="00523245"/>
    <w:rsid w:val="00523BDE"/>
    <w:rsid w:val="00523EDD"/>
    <w:rsid w:val="00524B9F"/>
    <w:rsid w:val="00530E44"/>
    <w:rsid w:val="0053127D"/>
    <w:rsid w:val="005313F4"/>
    <w:rsid w:val="00532B14"/>
    <w:rsid w:val="00536E06"/>
    <w:rsid w:val="0053793D"/>
    <w:rsid w:val="00540B74"/>
    <w:rsid w:val="00540D16"/>
    <w:rsid w:val="00540EE9"/>
    <w:rsid w:val="0054453B"/>
    <w:rsid w:val="00544C59"/>
    <w:rsid w:val="00546168"/>
    <w:rsid w:val="0054658F"/>
    <w:rsid w:val="0054737F"/>
    <w:rsid w:val="00550106"/>
    <w:rsid w:val="00554AEA"/>
    <w:rsid w:val="00560463"/>
    <w:rsid w:val="00560823"/>
    <w:rsid w:val="005636D2"/>
    <w:rsid w:val="005639E4"/>
    <w:rsid w:val="00567F7D"/>
    <w:rsid w:val="00567FFE"/>
    <w:rsid w:val="00570F40"/>
    <w:rsid w:val="005721F3"/>
    <w:rsid w:val="00573434"/>
    <w:rsid w:val="00574B0E"/>
    <w:rsid w:val="00575CC6"/>
    <w:rsid w:val="0057668F"/>
    <w:rsid w:val="00576910"/>
    <w:rsid w:val="00577E54"/>
    <w:rsid w:val="00581920"/>
    <w:rsid w:val="00583893"/>
    <w:rsid w:val="005842AE"/>
    <w:rsid w:val="00584A30"/>
    <w:rsid w:val="00585164"/>
    <w:rsid w:val="00586C47"/>
    <w:rsid w:val="0058781D"/>
    <w:rsid w:val="0059048F"/>
    <w:rsid w:val="00590786"/>
    <w:rsid w:val="0059177A"/>
    <w:rsid w:val="00593CAC"/>
    <w:rsid w:val="00594D7A"/>
    <w:rsid w:val="005953AB"/>
    <w:rsid w:val="005A031B"/>
    <w:rsid w:val="005A1E2A"/>
    <w:rsid w:val="005A6B1F"/>
    <w:rsid w:val="005A73D4"/>
    <w:rsid w:val="005B051B"/>
    <w:rsid w:val="005B097D"/>
    <w:rsid w:val="005B34AE"/>
    <w:rsid w:val="005B3ABF"/>
    <w:rsid w:val="005B4DB0"/>
    <w:rsid w:val="005B52BE"/>
    <w:rsid w:val="005B5D1B"/>
    <w:rsid w:val="005C158B"/>
    <w:rsid w:val="005C37AF"/>
    <w:rsid w:val="005C3FC2"/>
    <w:rsid w:val="005C4CDB"/>
    <w:rsid w:val="005C4E5F"/>
    <w:rsid w:val="005C570C"/>
    <w:rsid w:val="005C7230"/>
    <w:rsid w:val="005D133F"/>
    <w:rsid w:val="005D1B09"/>
    <w:rsid w:val="005D1F90"/>
    <w:rsid w:val="005D3470"/>
    <w:rsid w:val="005D3768"/>
    <w:rsid w:val="005D3B2A"/>
    <w:rsid w:val="005D53EE"/>
    <w:rsid w:val="005D568A"/>
    <w:rsid w:val="005D5816"/>
    <w:rsid w:val="005D601E"/>
    <w:rsid w:val="005D643A"/>
    <w:rsid w:val="005D66B3"/>
    <w:rsid w:val="005E1104"/>
    <w:rsid w:val="005E1F8E"/>
    <w:rsid w:val="005E2913"/>
    <w:rsid w:val="005E5EB5"/>
    <w:rsid w:val="005E618A"/>
    <w:rsid w:val="005E6BB0"/>
    <w:rsid w:val="005F183F"/>
    <w:rsid w:val="005F1891"/>
    <w:rsid w:val="005F24D7"/>
    <w:rsid w:val="005F2AC3"/>
    <w:rsid w:val="005F344C"/>
    <w:rsid w:val="005F39F5"/>
    <w:rsid w:val="005F460F"/>
    <w:rsid w:val="005F5C29"/>
    <w:rsid w:val="00600FAA"/>
    <w:rsid w:val="00602971"/>
    <w:rsid w:val="00605249"/>
    <w:rsid w:val="00607AB4"/>
    <w:rsid w:val="006100D1"/>
    <w:rsid w:val="006102DE"/>
    <w:rsid w:val="00611878"/>
    <w:rsid w:val="00614968"/>
    <w:rsid w:val="00614FF4"/>
    <w:rsid w:val="00616F92"/>
    <w:rsid w:val="00617C43"/>
    <w:rsid w:val="006217CF"/>
    <w:rsid w:val="00623C16"/>
    <w:rsid w:val="00624A70"/>
    <w:rsid w:val="00624C4F"/>
    <w:rsid w:val="0062724A"/>
    <w:rsid w:val="00627BBC"/>
    <w:rsid w:val="00630180"/>
    <w:rsid w:val="006326E3"/>
    <w:rsid w:val="00632E70"/>
    <w:rsid w:val="00637F71"/>
    <w:rsid w:val="00641461"/>
    <w:rsid w:val="00641633"/>
    <w:rsid w:val="00643369"/>
    <w:rsid w:val="00643865"/>
    <w:rsid w:val="006477FD"/>
    <w:rsid w:val="00650602"/>
    <w:rsid w:val="00650EAE"/>
    <w:rsid w:val="00651140"/>
    <w:rsid w:val="0065412D"/>
    <w:rsid w:val="006541C4"/>
    <w:rsid w:val="0065480B"/>
    <w:rsid w:val="006555C4"/>
    <w:rsid w:val="00660B97"/>
    <w:rsid w:val="00661248"/>
    <w:rsid w:val="00664CDC"/>
    <w:rsid w:val="006650BA"/>
    <w:rsid w:val="00666309"/>
    <w:rsid w:val="00667684"/>
    <w:rsid w:val="006712C3"/>
    <w:rsid w:val="00671FAE"/>
    <w:rsid w:val="00672073"/>
    <w:rsid w:val="006725EE"/>
    <w:rsid w:val="00672EED"/>
    <w:rsid w:val="006733F6"/>
    <w:rsid w:val="006754CC"/>
    <w:rsid w:val="00675D8A"/>
    <w:rsid w:val="00676632"/>
    <w:rsid w:val="00676736"/>
    <w:rsid w:val="00677018"/>
    <w:rsid w:val="00680107"/>
    <w:rsid w:val="006827E4"/>
    <w:rsid w:val="0068300A"/>
    <w:rsid w:val="00683481"/>
    <w:rsid w:val="0068407F"/>
    <w:rsid w:val="00684A71"/>
    <w:rsid w:val="00686485"/>
    <w:rsid w:val="006903FA"/>
    <w:rsid w:val="0069143B"/>
    <w:rsid w:val="00693B71"/>
    <w:rsid w:val="0069518B"/>
    <w:rsid w:val="00697F73"/>
    <w:rsid w:val="006A170E"/>
    <w:rsid w:val="006A27FE"/>
    <w:rsid w:val="006A39DC"/>
    <w:rsid w:val="006A3B54"/>
    <w:rsid w:val="006A5497"/>
    <w:rsid w:val="006A6186"/>
    <w:rsid w:val="006A6F25"/>
    <w:rsid w:val="006A784D"/>
    <w:rsid w:val="006B1223"/>
    <w:rsid w:val="006B1560"/>
    <w:rsid w:val="006B29B9"/>
    <w:rsid w:val="006B2FE0"/>
    <w:rsid w:val="006B330B"/>
    <w:rsid w:val="006B4B72"/>
    <w:rsid w:val="006C0B04"/>
    <w:rsid w:val="006C12EC"/>
    <w:rsid w:val="006C47AC"/>
    <w:rsid w:val="006D2E72"/>
    <w:rsid w:val="006D3564"/>
    <w:rsid w:val="006D3B02"/>
    <w:rsid w:val="006D45E4"/>
    <w:rsid w:val="006D5F7B"/>
    <w:rsid w:val="006D6914"/>
    <w:rsid w:val="006E198F"/>
    <w:rsid w:val="006E1D85"/>
    <w:rsid w:val="006E53D7"/>
    <w:rsid w:val="006E63A4"/>
    <w:rsid w:val="006F0CF0"/>
    <w:rsid w:val="006F1ED8"/>
    <w:rsid w:val="006F5901"/>
    <w:rsid w:val="006F5A51"/>
    <w:rsid w:val="006F6DB1"/>
    <w:rsid w:val="006F6E09"/>
    <w:rsid w:val="006F7E45"/>
    <w:rsid w:val="007019E9"/>
    <w:rsid w:val="007021C9"/>
    <w:rsid w:val="00702EE7"/>
    <w:rsid w:val="0070300F"/>
    <w:rsid w:val="00703E96"/>
    <w:rsid w:val="00704CD4"/>
    <w:rsid w:val="007070E8"/>
    <w:rsid w:val="00711B54"/>
    <w:rsid w:val="00712115"/>
    <w:rsid w:val="0071241C"/>
    <w:rsid w:val="00713F6F"/>
    <w:rsid w:val="00714515"/>
    <w:rsid w:val="0071469A"/>
    <w:rsid w:val="00715E6A"/>
    <w:rsid w:val="0071632B"/>
    <w:rsid w:val="007174EB"/>
    <w:rsid w:val="00717F3E"/>
    <w:rsid w:val="0072090D"/>
    <w:rsid w:val="00724B84"/>
    <w:rsid w:val="00724E64"/>
    <w:rsid w:val="00725EDC"/>
    <w:rsid w:val="00727291"/>
    <w:rsid w:val="0073187C"/>
    <w:rsid w:val="00732E8F"/>
    <w:rsid w:val="00732FDF"/>
    <w:rsid w:val="00733077"/>
    <w:rsid w:val="007333ED"/>
    <w:rsid w:val="007335B9"/>
    <w:rsid w:val="00733A0E"/>
    <w:rsid w:val="00733E7D"/>
    <w:rsid w:val="00734291"/>
    <w:rsid w:val="007344AC"/>
    <w:rsid w:val="007376C5"/>
    <w:rsid w:val="00743002"/>
    <w:rsid w:val="00744528"/>
    <w:rsid w:val="00745C62"/>
    <w:rsid w:val="00746595"/>
    <w:rsid w:val="00747BA3"/>
    <w:rsid w:val="0075015D"/>
    <w:rsid w:val="00750879"/>
    <w:rsid w:val="0075191B"/>
    <w:rsid w:val="007545F3"/>
    <w:rsid w:val="00764563"/>
    <w:rsid w:val="0076738F"/>
    <w:rsid w:val="007673EE"/>
    <w:rsid w:val="00770150"/>
    <w:rsid w:val="00770A18"/>
    <w:rsid w:val="00771637"/>
    <w:rsid w:val="00771933"/>
    <w:rsid w:val="00772180"/>
    <w:rsid w:val="0077277D"/>
    <w:rsid w:val="00772F76"/>
    <w:rsid w:val="00774677"/>
    <w:rsid w:val="007763E1"/>
    <w:rsid w:val="007764F4"/>
    <w:rsid w:val="00777192"/>
    <w:rsid w:val="007821C9"/>
    <w:rsid w:val="007851D4"/>
    <w:rsid w:val="00785AA1"/>
    <w:rsid w:val="00787B80"/>
    <w:rsid w:val="00790AF1"/>
    <w:rsid w:val="00793142"/>
    <w:rsid w:val="00793BD1"/>
    <w:rsid w:val="00793D60"/>
    <w:rsid w:val="00794BB5"/>
    <w:rsid w:val="00796506"/>
    <w:rsid w:val="00796724"/>
    <w:rsid w:val="0079695C"/>
    <w:rsid w:val="007A28D1"/>
    <w:rsid w:val="007A2DB5"/>
    <w:rsid w:val="007A3171"/>
    <w:rsid w:val="007A3254"/>
    <w:rsid w:val="007A40F5"/>
    <w:rsid w:val="007A6402"/>
    <w:rsid w:val="007A780F"/>
    <w:rsid w:val="007A7D60"/>
    <w:rsid w:val="007B20B7"/>
    <w:rsid w:val="007B4FE8"/>
    <w:rsid w:val="007B63AF"/>
    <w:rsid w:val="007B71EB"/>
    <w:rsid w:val="007C1E0D"/>
    <w:rsid w:val="007C444C"/>
    <w:rsid w:val="007C4572"/>
    <w:rsid w:val="007C4EBF"/>
    <w:rsid w:val="007C6072"/>
    <w:rsid w:val="007C62C5"/>
    <w:rsid w:val="007C63F2"/>
    <w:rsid w:val="007D111A"/>
    <w:rsid w:val="007D5CEE"/>
    <w:rsid w:val="007D7360"/>
    <w:rsid w:val="007D7438"/>
    <w:rsid w:val="007D767F"/>
    <w:rsid w:val="007E0990"/>
    <w:rsid w:val="007E27CD"/>
    <w:rsid w:val="007E632F"/>
    <w:rsid w:val="007E6881"/>
    <w:rsid w:val="007E76E4"/>
    <w:rsid w:val="007F12FA"/>
    <w:rsid w:val="007F2EC4"/>
    <w:rsid w:val="007F51E5"/>
    <w:rsid w:val="007F76D6"/>
    <w:rsid w:val="007F77FC"/>
    <w:rsid w:val="00802998"/>
    <w:rsid w:val="00802C46"/>
    <w:rsid w:val="00803523"/>
    <w:rsid w:val="008045E5"/>
    <w:rsid w:val="00804AC7"/>
    <w:rsid w:val="00805F46"/>
    <w:rsid w:val="00805F98"/>
    <w:rsid w:val="0081035F"/>
    <w:rsid w:val="008114FB"/>
    <w:rsid w:val="008117CC"/>
    <w:rsid w:val="00812CB3"/>
    <w:rsid w:val="008148A4"/>
    <w:rsid w:val="00814965"/>
    <w:rsid w:val="0081715F"/>
    <w:rsid w:val="00817640"/>
    <w:rsid w:val="0081792E"/>
    <w:rsid w:val="0082298A"/>
    <w:rsid w:val="00822A80"/>
    <w:rsid w:val="008243AA"/>
    <w:rsid w:val="00824FA3"/>
    <w:rsid w:val="0083080D"/>
    <w:rsid w:val="00831AD7"/>
    <w:rsid w:val="00831EEB"/>
    <w:rsid w:val="00832006"/>
    <w:rsid w:val="00832310"/>
    <w:rsid w:val="00833249"/>
    <w:rsid w:val="0083358F"/>
    <w:rsid w:val="0083441C"/>
    <w:rsid w:val="00834AEB"/>
    <w:rsid w:val="008360AA"/>
    <w:rsid w:val="00841B39"/>
    <w:rsid w:val="0084237D"/>
    <w:rsid w:val="00843552"/>
    <w:rsid w:val="00843A2D"/>
    <w:rsid w:val="00843CBF"/>
    <w:rsid w:val="00844BC8"/>
    <w:rsid w:val="00846615"/>
    <w:rsid w:val="008468D1"/>
    <w:rsid w:val="00850BBA"/>
    <w:rsid w:val="00850C31"/>
    <w:rsid w:val="00851B07"/>
    <w:rsid w:val="00852D32"/>
    <w:rsid w:val="0085375E"/>
    <w:rsid w:val="00854E5A"/>
    <w:rsid w:val="00854EAC"/>
    <w:rsid w:val="008550E6"/>
    <w:rsid w:val="00855D22"/>
    <w:rsid w:val="00857066"/>
    <w:rsid w:val="0086126B"/>
    <w:rsid w:val="008612E7"/>
    <w:rsid w:val="00863565"/>
    <w:rsid w:val="00863BA9"/>
    <w:rsid w:val="00866214"/>
    <w:rsid w:val="0087111E"/>
    <w:rsid w:val="0087123A"/>
    <w:rsid w:val="00871924"/>
    <w:rsid w:val="008753F0"/>
    <w:rsid w:val="00875775"/>
    <w:rsid w:val="00876B69"/>
    <w:rsid w:val="008804E5"/>
    <w:rsid w:val="00880F3F"/>
    <w:rsid w:val="00882A74"/>
    <w:rsid w:val="00882E07"/>
    <w:rsid w:val="0088390D"/>
    <w:rsid w:val="008846EB"/>
    <w:rsid w:val="00885CE8"/>
    <w:rsid w:val="00885DB6"/>
    <w:rsid w:val="00885F0F"/>
    <w:rsid w:val="0089062D"/>
    <w:rsid w:val="0089175E"/>
    <w:rsid w:val="00892A53"/>
    <w:rsid w:val="00893EA9"/>
    <w:rsid w:val="00893F79"/>
    <w:rsid w:val="00895C32"/>
    <w:rsid w:val="00896BB2"/>
    <w:rsid w:val="00896D4F"/>
    <w:rsid w:val="008975EB"/>
    <w:rsid w:val="008979E1"/>
    <w:rsid w:val="008A0A96"/>
    <w:rsid w:val="008A1EB9"/>
    <w:rsid w:val="008A34EC"/>
    <w:rsid w:val="008A41AE"/>
    <w:rsid w:val="008A5346"/>
    <w:rsid w:val="008A5653"/>
    <w:rsid w:val="008A64FD"/>
    <w:rsid w:val="008A6C5F"/>
    <w:rsid w:val="008B17B3"/>
    <w:rsid w:val="008B6C7D"/>
    <w:rsid w:val="008B74EB"/>
    <w:rsid w:val="008B764C"/>
    <w:rsid w:val="008C0130"/>
    <w:rsid w:val="008C02C7"/>
    <w:rsid w:val="008C140E"/>
    <w:rsid w:val="008C2338"/>
    <w:rsid w:val="008C2717"/>
    <w:rsid w:val="008C295C"/>
    <w:rsid w:val="008C493F"/>
    <w:rsid w:val="008C5067"/>
    <w:rsid w:val="008C6B2B"/>
    <w:rsid w:val="008D1479"/>
    <w:rsid w:val="008D41FB"/>
    <w:rsid w:val="008D4A07"/>
    <w:rsid w:val="008D6ABD"/>
    <w:rsid w:val="008E0886"/>
    <w:rsid w:val="008E0B79"/>
    <w:rsid w:val="008E0C17"/>
    <w:rsid w:val="008E163E"/>
    <w:rsid w:val="008E1FEF"/>
    <w:rsid w:val="008E372E"/>
    <w:rsid w:val="008E4981"/>
    <w:rsid w:val="008E5E97"/>
    <w:rsid w:val="008E6251"/>
    <w:rsid w:val="008F40DD"/>
    <w:rsid w:val="008F7309"/>
    <w:rsid w:val="008F76DF"/>
    <w:rsid w:val="009006F0"/>
    <w:rsid w:val="00900DD8"/>
    <w:rsid w:val="0090328F"/>
    <w:rsid w:val="00903659"/>
    <w:rsid w:val="00905177"/>
    <w:rsid w:val="009055C2"/>
    <w:rsid w:val="00905A15"/>
    <w:rsid w:val="00906E66"/>
    <w:rsid w:val="00907C23"/>
    <w:rsid w:val="00910543"/>
    <w:rsid w:val="00911DCC"/>
    <w:rsid w:val="009136A0"/>
    <w:rsid w:val="00913FD1"/>
    <w:rsid w:val="009141D3"/>
    <w:rsid w:val="00915317"/>
    <w:rsid w:val="00916488"/>
    <w:rsid w:val="0092039C"/>
    <w:rsid w:val="00921746"/>
    <w:rsid w:val="00921B31"/>
    <w:rsid w:val="0092257B"/>
    <w:rsid w:val="00922D0E"/>
    <w:rsid w:val="009235AC"/>
    <w:rsid w:val="0092391A"/>
    <w:rsid w:val="00924418"/>
    <w:rsid w:val="009257F1"/>
    <w:rsid w:val="0092732C"/>
    <w:rsid w:val="009323A6"/>
    <w:rsid w:val="0093309C"/>
    <w:rsid w:val="00934D9E"/>
    <w:rsid w:val="00936301"/>
    <w:rsid w:val="00937B7D"/>
    <w:rsid w:val="009402DF"/>
    <w:rsid w:val="009405B8"/>
    <w:rsid w:val="00941FA0"/>
    <w:rsid w:val="0094209B"/>
    <w:rsid w:val="0094424D"/>
    <w:rsid w:val="00945D12"/>
    <w:rsid w:val="00953BC3"/>
    <w:rsid w:val="00954886"/>
    <w:rsid w:val="00956519"/>
    <w:rsid w:val="009604D3"/>
    <w:rsid w:val="00961B1B"/>
    <w:rsid w:val="00961DD8"/>
    <w:rsid w:val="00964EBF"/>
    <w:rsid w:val="00964FE2"/>
    <w:rsid w:val="0096599B"/>
    <w:rsid w:val="00965B02"/>
    <w:rsid w:val="00965E0D"/>
    <w:rsid w:val="00972A2D"/>
    <w:rsid w:val="00973400"/>
    <w:rsid w:val="00973F4A"/>
    <w:rsid w:val="009747F8"/>
    <w:rsid w:val="00974F75"/>
    <w:rsid w:val="0097767D"/>
    <w:rsid w:val="009823C2"/>
    <w:rsid w:val="0098251D"/>
    <w:rsid w:val="00982571"/>
    <w:rsid w:val="00984B2B"/>
    <w:rsid w:val="009863F1"/>
    <w:rsid w:val="009870BC"/>
    <w:rsid w:val="0098763D"/>
    <w:rsid w:val="00990834"/>
    <w:rsid w:val="00990C02"/>
    <w:rsid w:val="00990F1C"/>
    <w:rsid w:val="00991126"/>
    <w:rsid w:val="009926C6"/>
    <w:rsid w:val="0099476B"/>
    <w:rsid w:val="009957FE"/>
    <w:rsid w:val="00995F09"/>
    <w:rsid w:val="0099632F"/>
    <w:rsid w:val="009A27C2"/>
    <w:rsid w:val="009A3F42"/>
    <w:rsid w:val="009B1251"/>
    <w:rsid w:val="009B31DB"/>
    <w:rsid w:val="009B33F8"/>
    <w:rsid w:val="009B4542"/>
    <w:rsid w:val="009B4A54"/>
    <w:rsid w:val="009B4B9E"/>
    <w:rsid w:val="009B4D3F"/>
    <w:rsid w:val="009C1839"/>
    <w:rsid w:val="009C4469"/>
    <w:rsid w:val="009D59B3"/>
    <w:rsid w:val="009D5CB3"/>
    <w:rsid w:val="009D7DE8"/>
    <w:rsid w:val="009E0DC2"/>
    <w:rsid w:val="009E0F4A"/>
    <w:rsid w:val="009E13A3"/>
    <w:rsid w:val="009E17E9"/>
    <w:rsid w:val="009E1A01"/>
    <w:rsid w:val="009E38CA"/>
    <w:rsid w:val="009E4019"/>
    <w:rsid w:val="009E4443"/>
    <w:rsid w:val="009E4546"/>
    <w:rsid w:val="009E5710"/>
    <w:rsid w:val="009E6E6E"/>
    <w:rsid w:val="009E77BA"/>
    <w:rsid w:val="009E7E10"/>
    <w:rsid w:val="009F1183"/>
    <w:rsid w:val="009F5195"/>
    <w:rsid w:val="009F7EE5"/>
    <w:rsid w:val="00A00773"/>
    <w:rsid w:val="00A02409"/>
    <w:rsid w:val="00A05D8C"/>
    <w:rsid w:val="00A06324"/>
    <w:rsid w:val="00A07CD3"/>
    <w:rsid w:val="00A11D19"/>
    <w:rsid w:val="00A1200D"/>
    <w:rsid w:val="00A12813"/>
    <w:rsid w:val="00A1403E"/>
    <w:rsid w:val="00A20095"/>
    <w:rsid w:val="00A2010C"/>
    <w:rsid w:val="00A208FE"/>
    <w:rsid w:val="00A25599"/>
    <w:rsid w:val="00A256F6"/>
    <w:rsid w:val="00A27268"/>
    <w:rsid w:val="00A32C7E"/>
    <w:rsid w:val="00A333C8"/>
    <w:rsid w:val="00A3340E"/>
    <w:rsid w:val="00A343E2"/>
    <w:rsid w:val="00A34C97"/>
    <w:rsid w:val="00A3606D"/>
    <w:rsid w:val="00A3625C"/>
    <w:rsid w:val="00A37F4C"/>
    <w:rsid w:val="00A41138"/>
    <w:rsid w:val="00A4230E"/>
    <w:rsid w:val="00A46565"/>
    <w:rsid w:val="00A51FBD"/>
    <w:rsid w:val="00A53914"/>
    <w:rsid w:val="00A5434E"/>
    <w:rsid w:val="00A555C5"/>
    <w:rsid w:val="00A55C0B"/>
    <w:rsid w:val="00A56815"/>
    <w:rsid w:val="00A574F0"/>
    <w:rsid w:val="00A575AA"/>
    <w:rsid w:val="00A57A5A"/>
    <w:rsid w:val="00A57C9F"/>
    <w:rsid w:val="00A57EB7"/>
    <w:rsid w:val="00A61862"/>
    <w:rsid w:val="00A620F1"/>
    <w:rsid w:val="00A634CA"/>
    <w:rsid w:val="00A642EB"/>
    <w:rsid w:val="00A646AD"/>
    <w:rsid w:val="00A65041"/>
    <w:rsid w:val="00A651C9"/>
    <w:rsid w:val="00A660AF"/>
    <w:rsid w:val="00A663CE"/>
    <w:rsid w:val="00A6767E"/>
    <w:rsid w:val="00A67F6F"/>
    <w:rsid w:val="00A71093"/>
    <w:rsid w:val="00A72139"/>
    <w:rsid w:val="00A72926"/>
    <w:rsid w:val="00A73FF0"/>
    <w:rsid w:val="00A75936"/>
    <w:rsid w:val="00A7659B"/>
    <w:rsid w:val="00A777ED"/>
    <w:rsid w:val="00A8062E"/>
    <w:rsid w:val="00A80A4A"/>
    <w:rsid w:val="00A81D23"/>
    <w:rsid w:val="00A82FD2"/>
    <w:rsid w:val="00A84B4C"/>
    <w:rsid w:val="00A85355"/>
    <w:rsid w:val="00A855F8"/>
    <w:rsid w:val="00A859A5"/>
    <w:rsid w:val="00A910A7"/>
    <w:rsid w:val="00A92895"/>
    <w:rsid w:val="00A92FE5"/>
    <w:rsid w:val="00A94309"/>
    <w:rsid w:val="00A94708"/>
    <w:rsid w:val="00A9514C"/>
    <w:rsid w:val="00A95F08"/>
    <w:rsid w:val="00A9673A"/>
    <w:rsid w:val="00A96E75"/>
    <w:rsid w:val="00A97457"/>
    <w:rsid w:val="00AA0FB8"/>
    <w:rsid w:val="00AA1169"/>
    <w:rsid w:val="00AA357F"/>
    <w:rsid w:val="00AA3866"/>
    <w:rsid w:val="00AA4B49"/>
    <w:rsid w:val="00AA4F79"/>
    <w:rsid w:val="00AA51AD"/>
    <w:rsid w:val="00AA53F9"/>
    <w:rsid w:val="00AA662D"/>
    <w:rsid w:val="00AB0150"/>
    <w:rsid w:val="00AB0F51"/>
    <w:rsid w:val="00AB1F54"/>
    <w:rsid w:val="00AB2710"/>
    <w:rsid w:val="00AB3CF2"/>
    <w:rsid w:val="00AB3D52"/>
    <w:rsid w:val="00AB48EE"/>
    <w:rsid w:val="00AB58ED"/>
    <w:rsid w:val="00AB676C"/>
    <w:rsid w:val="00AC016C"/>
    <w:rsid w:val="00AC0A46"/>
    <w:rsid w:val="00AC202D"/>
    <w:rsid w:val="00AC2358"/>
    <w:rsid w:val="00AC3336"/>
    <w:rsid w:val="00AC44B0"/>
    <w:rsid w:val="00AC44CD"/>
    <w:rsid w:val="00AD04E2"/>
    <w:rsid w:val="00AD5730"/>
    <w:rsid w:val="00AD63BA"/>
    <w:rsid w:val="00AE033F"/>
    <w:rsid w:val="00AE1767"/>
    <w:rsid w:val="00AE30C7"/>
    <w:rsid w:val="00AE36FD"/>
    <w:rsid w:val="00AE518F"/>
    <w:rsid w:val="00AE60CA"/>
    <w:rsid w:val="00AE718B"/>
    <w:rsid w:val="00AE7951"/>
    <w:rsid w:val="00AE7B76"/>
    <w:rsid w:val="00AF4825"/>
    <w:rsid w:val="00AF5EE3"/>
    <w:rsid w:val="00B002E8"/>
    <w:rsid w:val="00B01BC1"/>
    <w:rsid w:val="00B02988"/>
    <w:rsid w:val="00B0447B"/>
    <w:rsid w:val="00B04CE1"/>
    <w:rsid w:val="00B06387"/>
    <w:rsid w:val="00B11BA0"/>
    <w:rsid w:val="00B12F09"/>
    <w:rsid w:val="00B1333E"/>
    <w:rsid w:val="00B14D8F"/>
    <w:rsid w:val="00B167FE"/>
    <w:rsid w:val="00B17663"/>
    <w:rsid w:val="00B1788C"/>
    <w:rsid w:val="00B2206A"/>
    <w:rsid w:val="00B24752"/>
    <w:rsid w:val="00B25B3C"/>
    <w:rsid w:val="00B2615D"/>
    <w:rsid w:val="00B27D34"/>
    <w:rsid w:val="00B3052F"/>
    <w:rsid w:val="00B327F2"/>
    <w:rsid w:val="00B32D1B"/>
    <w:rsid w:val="00B33EE7"/>
    <w:rsid w:val="00B364B6"/>
    <w:rsid w:val="00B3710C"/>
    <w:rsid w:val="00B3798F"/>
    <w:rsid w:val="00B40FF8"/>
    <w:rsid w:val="00B4129F"/>
    <w:rsid w:val="00B41F08"/>
    <w:rsid w:val="00B420EA"/>
    <w:rsid w:val="00B42E60"/>
    <w:rsid w:val="00B432B1"/>
    <w:rsid w:val="00B4456F"/>
    <w:rsid w:val="00B446C4"/>
    <w:rsid w:val="00B460BA"/>
    <w:rsid w:val="00B4634E"/>
    <w:rsid w:val="00B46825"/>
    <w:rsid w:val="00B51B7F"/>
    <w:rsid w:val="00B51E7B"/>
    <w:rsid w:val="00B52F94"/>
    <w:rsid w:val="00B572F2"/>
    <w:rsid w:val="00B573BC"/>
    <w:rsid w:val="00B60422"/>
    <w:rsid w:val="00B6063C"/>
    <w:rsid w:val="00B62199"/>
    <w:rsid w:val="00B639D2"/>
    <w:rsid w:val="00B6498E"/>
    <w:rsid w:val="00B64EE6"/>
    <w:rsid w:val="00B650EB"/>
    <w:rsid w:val="00B65ED4"/>
    <w:rsid w:val="00B67658"/>
    <w:rsid w:val="00B67CC5"/>
    <w:rsid w:val="00B7131D"/>
    <w:rsid w:val="00B71DFA"/>
    <w:rsid w:val="00B72461"/>
    <w:rsid w:val="00B732BC"/>
    <w:rsid w:val="00B7349B"/>
    <w:rsid w:val="00B73E6A"/>
    <w:rsid w:val="00B76F58"/>
    <w:rsid w:val="00B7720C"/>
    <w:rsid w:val="00B7766C"/>
    <w:rsid w:val="00B813C9"/>
    <w:rsid w:val="00B82453"/>
    <w:rsid w:val="00B84F10"/>
    <w:rsid w:val="00B850C0"/>
    <w:rsid w:val="00B85929"/>
    <w:rsid w:val="00B906EE"/>
    <w:rsid w:val="00B919CE"/>
    <w:rsid w:val="00B91CA7"/>
    <w:rsid w:val="00B91E16"/>
    <w:rsid w:val="00B923DC"/>
    <w:rsid w:val="00B928B5"/>
    <w:rsid w:val="00B95BE6"/>
    <w:rsid w:val="00BA05DC"/>
    <w:rsid w:val="00BA0ED4"/>
    <w:rsid w:val="00BA1AA2"/>
    <w:rsid w:val="00BA1B5F"/>
    <w:rsid w:val="00BA2309"/>
    <w:rsid w:val="00BA2785"/>
    <w:rsid w:val="00BA57FD"/>
    <w:rsid w:val="00BA67B1"/>
    <w:rsid w:val="00BA7958"/>
    <w:rsid w:val="00BA79C5"/>
    <w:rsid w:val="00BB1B16"/>
    <w:rsid w:val="00BB21FA"/>
    <w:rsid w:val="00BB4AE5"/>
    <w:rsid w:val="00BB6AC1"/>
    <w:rsid w:val="00BB6B45"/>
    <w:rsid w:val="00BC0C46"/>
    <w:rsid w:val="00BC3696"/>
    <w:rsid w:val="00BC5262"/>
    <w:rsid w:val="00BC5FBB"/>
    <w:rsid w:val="00BD171B"/>
    <w:rsid w:val="00BD59A8"/>
    <w:rsid w:val="00BD5C01"/>
    <w:rsid w:val="00BD69A1"/>
    <w:rsid w:val="00BD7B1F"/>
    <w:rsid w:val="00BE1150"/>
    <w:rsid w:val="00BE16C0"/>
    <w:rsid w:val="00BE1E32"/>
    <w:rsid w:val="00BE66D2"/>
    <w:rsid w:val="00BF0B34"/>
    <w:rsid w:val="00BF3C45"/>
    <w:rsid w:val="00BF6E73"/>
    <w:rsid w:val="00C014A9"/>
    <w:rsid w:val="00C0288B"/>
    <w:rsid w:val="00C04A43"/>
    <w:rsid w:val="00C10B7B"/>
    <w:rsid w:val="00C11F9F"/>
    <w:rsid w:val="00C127AA"/>
    <w:rsid w:val="00C13FE0"/>
    <w:rsid w:val="00C1415A"/>
    <w:rsid w:val="00C146EA"/>
    <w:rsid w:val="00C16384"/>
    <w:rsid w:val="00C1676C"/>
    <w:rsid w:val="00C2028A"/>
    <w:rsid w:val="00C20C23"/>
    <w:rsid w:val="00C217EE"/>
    <w:rsid w:val="00C220E4"/>
    <w:rsid w:val="00C24320"/>
    <w:rsid w:val="00C24371"/>
    <w:rsid w:val="00C256C6"/>
    <w:rsid w:val="00C25ABD"/>
    <w:rsid w:val="00C2695A"/>
    <w:rsid w:val="00C27119"/>
    <w:rsid w:val="00C30CA9"/>
    <w:rsid w:val="00C31A39"/>
    <w:rsid w:val="00C32ECE"/>
    <w:rsid w:val="00C34F7D"/>
    <w:rsid w:val="00C354DC"/>
    <w:rsid w:val="00C413A6"/>
    <w:rsid w:val="00C416D4"/>
    <w:rsid w:val="00C41C9E"/>
    <w:rsid w:val="00C441CC"/>
    <w:rsid w:val="00C44528"/>
    <w:rsid w:val="00C4533A"/>
    <w:rsid w:val="00C4570D"/>
    <w:rsid w:val="00C47122"/>
    <w:rsid w:val="00C50DDE"/>
    <w:rsid w:val="00C5192D"/>
    <w:rsid w:val="00C57417"/>
    <w:rsid w:val="00C6040A"/>
    <w:rsid w:val="00C60616"/>
    <w:rsid w:val="00C61379"/>
    <w:rsid w:val="00C62F51"/>
    <w:rsid w:val="00C65697"/>
    <w:rsid w:val="00C6773B"/>
    <w:rsid w:val="00C7411D"/>
    <w:rsid w:val="00C77C0A"/>
    <w:rsid w:val="00C77C39"/>
    <w:rsid w:val="00C80AB3"/>
    <w:rsid w:val="00C826D5"/>
    <w:rsid w:val="00C82987"/>
    <w:rsid w:val="00C8413D"/>
    <w:rsid w:val="00C8433A"/>
    <w:rsid w:val="00C846A4"/>
    <w:rsid w:val="00C8763E"/>
    <w:rsid w:val="00C909BF"/>
    <w:rsid w:val="00C92098"/>
    <w:rsid w:val="00C92250"/>
    <w:rsid w:val="00C92784"/>
    <w:rsid w:val="00C93166"/>
    <w:rsid w:val="00C943D1"/>
    <w:rsid w:val="00C95414"/>
    <w:rsid w:val="00C96AA8"/>
    <w:rsid w:val="00C97284"/>
    <w:rsid w:val="00CA06BC"/>
    <w:rsid w:val="00CA0F41"/>
    <w:rsid w:val="00CA55EC"/>
    <w:rsid w:val="00CA6010"/>
    <w:rsid w:val="00CA72E8"/>
    <w:rsid w:val="00CA7F9B"/>
    <w:rsid w:val="00CB07AB"/>
    <w:rsid w:val="00CB0C08"/>
    <w:rsid w:val="00CB2F3A"/>
    <w:rsid w:val="00CB3E27"/>
    <w:rsid w:val="00CB42CF"/>
    <w:rsid w:val="00CB6DAE"/>
    <w:rsid w:val="00CB6ED0"/>
    <w:rsid w:val="00CC1B3C"/>
    <w:rsid w:val="00CC310F"/>
    <w:rsid w:val="00CC3662"/>
    <w:rsid w:val="00CC491E"/>
    <w:rsid w:val="00CD0C35"/>
    <w:rsid w:val="00CD18DB"/>
    <w:rsid w:val="00CD21AE"/>
    <w:rsid w:val="00CD2905"/>
    <w:rsid w:val="00CD383F"/>
    <w:rsid w:val="00CD3B49"/>
    <w:rsid w:val="00CD43F8"/>
    <w:rsid w:val="00CD4CF4"/>
    <w:rsid w:val="00CD5C57"/>
    <w:rsid w:val="00CE12DB"/>
    <w:rsid w:val="00CE31C6"/>
    <w:rsid w:val="00CE3477"/>
    <w:rsid w:val="00CE35A9"/>
    <w:rsid w:val="00CE38F9"/>
    <w:rsid w:val="00CE3A3D"/>
    <w:rsid w:val="00CE4B8B"/>
    <w:rsid w:val="00CE5D50"/>
    <w:rsid w:val="00CE5DA9"/>
    <w:rsid w:val="00CE66FB"/>
    <w:rsid w:val="00CE6A12"/>
    <w:rsid w:val="00CE7D1E"/>
    <w:rsid w:val="00CF1BDD"/>
    <w:rsid w:val="00CF4522"/>
    <w:rsid w:val="00CF55CB"/>
    <w:rsid w:val="00CF5E0F"/>
    <w:rsid w:val="00D00216"/>
    <w:rsid w:val="00D0139C"/>
    <w:rsid w:val="00D01DD6"/>
    <w:rsid w:val="00D02D71"/>
    <w:rsid w:val="00D0324C"/>
    <w:rsid w:val="00D03E34"/>
    <w:rsid w:val="00D0402E"/>
    <w:rsid w:val="00D05357"/>
    <w:rsid w:val="00D05358"/>
    <w:rsid w:val="00D06996"/>
    <w:rsid w:val="00D100E3"/>
    <w:rsid w:val="00D11B90"/>
    <w:rsid w:val="00D13F0C"/>
    <w:rsid w:val="00D20024"/>
    <w:rsid w:val="00D2046B"/>
    <w:rsid w:val="00D21804"/>
    <w:rsid w:val="00D21C97"/>
    <w:rsid w:val="00D234DB"/>
    <w:rsid w:val="00D237C7"/>
    <w:rsid w:val="00D274ED"/>
    <w:rsid w:val="00D303B8"/>
    <w:rsid w:val="00D33C38"/>
    <w:rsid w:val="00D3460C"/>
    <w:rsid w:val="00D34976"/>
    <w:rsid w:val="00D41682"/>
    <w:rsid w:val="00D4393B"/>
    <w:rsid w:val="00D43F67"/>
    <w:rsid w:val="00D45503"/>
    <w:rsid w:val="00D525C2"/>
    <w:rsid w:val="00D544C2"/>
    <w:rsid w:val="00D551AA"/>
    <w:rsid w:val="00D57F88"/>
    <w:rsid w:val="00D600ED"/>
    <w:rsid w:val="00D62973"/>
    <w:rsid w:val="00D63A04"/>
    <w:rsid w:val="00D64843"/>
    <w:rsid w:val="00D65380"/>
    <w:rsid w:val="00D66200"/>
    <w:rsid w:val="00D70258"/>
    <w:rsid w:val="00D70508"/>
    <w:rsid w:val="00D71C33"/>
    <w:rsid w:val="00D74067"/>
    <w:rsid w:val="00D76319"/>
    <w:rsid w:val="00D77A70"/>
    <w:rsid w:val="00D8047B"/>
    <w:rsid w:val="00D812AF"/>
    <w:rsid w:val="00D83230"/>
    <w:rsid w:val="00D8571B"/>
    <w:rsid w:val="00D86AB3"/>
    <w:rsid w:val="00D870E5"/>
    <w:rsid w:val="00D9205E"/>
    <w:rsid w:val="00D95A01"/>
    <w:rsid w:val="00DA06B6"/>
    <w:rsid w:val="00DA0A7D"/>
    <w:rsid w:val="00DA1164"/>
    <w:rsid w:val="00DA12F8"/>
    <w:rsid w:val="00DA2257"/>
    <w:rsid w:val="00DA2CA7"/>
    <w:rsid w:val="00DA631A"/>
    <w:rsid w:val="00DB2673"/>
    <w:rsid w:val="00DB27A4"/>
    <w:rsid w:val="00DB2EA1"/>
    <w:rsid w:val="00DB3A16"/>
    <w:rsid w:val="00DB3BAC"/>
    <w:rsid w:val="00DB5EF2"/>
    <w:rsid w:val="00DB6A1D"/>
    <w:rsid w:val="00DC14B0"/>
    <w:rsid w:val="00DC158E"/>
    <w:rsid w:val="00DC2679"/>
    <w:rsid w:val="00DC53B9"/>
    <w:rsid w:val="00DC758E"/>
    <w:rsid w:val="00DC7FDF"/>
    <w:rsid w:val="00DD1121"/>
    <w:rsid w:val="00DD201D"/>
    <w:rsid w:val="00DD2AAE"/>
    <w:rsid w:val="00DD3C97"/>
    <w:rsid w:val="00DD4946"/>
    <w:rsid w:val="00DD536B"/>
    <w:rsid w:val="00DD5744"/>
    <w:rsid w:val="00DD719C"/>
    <w:rsid w:val="00DE04BD"/>
    <w:rsid w:val="00DE0D97"/>
    <w:rsid w:val="00DE125B"/>
    <w:rsid w:val="00DE4215"/>
    <w:rsid w:val="00DE4B2D"/>
    <w:rsid w:val="00DE504D"/>
    <w:rsid w:val="00DE59EF"/>
    <w:rsid w:val="00DF127C"/>
    <w:rsid w:val="00DF182C"/>
    <w:rsid w:val="00DF1CF2"/>
    <w:rsid w:val="00DF213C"/>
    <w:rsid w:val="00DF2993"/>
    <w:rsid w:val="00DF2F0F"/>
    <w:rsid w:val="00DF3391"/>
    <w:rsid w:val="00DF5DA6"/>
    <w:rsid w:val="00DF62B9"/>
    <w:rsid w:val="00DF651F"/>
    <w:rsid w:val="00E017D6"/>
    <w:rsid w:val="00E02748"/>
    <w:rsid w:val="00E02F1F"/>
    <w:rsid w:val="00E0610E"/>
    <w:rsid w:val="00E07BD7"/>
    <w:rsid w:val="00E12375"/>
    <w:rsid w:val="00E12C6A"/>
    <w:rsid w:val="00E13510"/>
    <w:rsid w:val="00E148A8"/>
    <w:rsid w:val="00E14A62"/>
    <w:rsid w:val="00E161CF"/>
    <w:rsid w:val="00E1643E"/>
    <w:rsid w:val="00E209D1"/>
    <w:rsid w:val="00E2165D"/>
    <w:rsid w:val="00E22788"/>
    <w:rsid w:val="00E23231"/>
    <w:rsid w:val="00E25559"/>
    <w:rsid w:val="00E259B2"/>
    <w:rsid w:val="00E260BC"/>
    <w:rsid w:val="00E27C44"/>
    <w:rsid w:val="00E27D4E"/>
    <w:rsid w:val="00E3188B"/>
    <w:rsid w:val="00E3209B"/>
    <w:rsid w:val="00E32420"/>
    <w:rsid w:val="00E34F70"/>
    <w:rsid w:val="00E358CE"/>
    <w:rsid w:val="00E35E57"/>
    <w:rsid w:val="00E35EB5"/>
    <w:rsid w:val="00E408F9"/>
    <w:rsid w:val="00E418F2"/>
    <w:rsid w:val="00E41C19"/>
    <w:rsid w:val="00E434F2"/>
    <w:rsid w:val="00E44EAB"/>
    <w:rsid w:val="00E45779"/>
    <w:rsid w:val="00E46514"/>
    <w:rsid w:val="00E519A9"/>
    <w:rsid w:val="00E51B4A"/>
    <w:rsid w:val="00E56FD4"/>
    <w:rsid w:val="00E57C3F"/>
    <w:rsid w:val="00E600E3"/>
    <w:rsid w:val="00E60A95"/>
    <w:rsid w:val="00E612C7"/>
    <w:rsid w:val="00E638BE"/>
    <w:rsid w:val="00E63C95"/>
    <w:rsid w:val="00E643FB"/>
    <w:rsid w:val="00E66B8E"/>
    <w:rsid w:val="00E672CF"/>
    <w:rsid w:val="00E70664"/>
    <w:rsid w:val="00E70C94"/>
    <w:rsid w:val="00E70DC7"/>
    <w:rsid w:val="00E72410"/>
    <w:rsid w:val="00E74AC5"/>
    <w:rsid w:val="00E74C7A"/>
    <w:rsid w:val="00E75CB0"/>
    <w:rsid w:val="00E77C25"/>
    <w:rsid w:val="00E77E8F"/>
    <w:rsid w:val="00E81AB4"/>
    <w:rsid w:val="00E845B0"/>
    <w:rsid w:val="00E8488D"/>
    <w:rsid w:val="00E84C49"/>
    <w:rsid w:val="00E87EB1"/>
    <w:rsid w:val="00E909DD"/>
    <w:rsid w:val="00E929A8"/>
    <w:rsid w:val="00E948E5"/>
    <w:rsid w:val="00E94EDD"/>
    <w:rsid w:val="00E96745"/>
    <w:rsid w:val="00EA2BA0"/>
    <w:rsid w:val="00EA4051"/>
    <w:rsid w:val="00EA4BB2"/>
    <w:rsid w:val="00EA76D0"/>
    <w:rsid w:val="00EB14D6"/>
    <w:rsid w:val="00EB2913"/>
    <w:rsid w:val="00EB2AC8"/>
    <w:rsid w:val="00EB47E3"/>
    <w:rsid w:val="00EB5A01"/>
    <w:rsid w:val="00EB6652"/>
    <w:rsid w:val="00EB767F"/>
    <w:rsid w:val="00EC1402"/>
    <w:rsid w:val="00EC329E"/>
    <w:rsid w:val="00EC3EF3"/>
    <w:rsid w:val="00EC3FF8"/>
    <w:rsid w:val="00EC6A46"/>
    <w:rsid w:val="00EC760B"/>
    <w:rsid w:val="00ED16CD"/>
    <w:rsid w:val="00ED1AB5"/>
    <w:rsid w:val="00ED1DBD"/>
    <w:rsid w:val="00ED3C9A"/>
    <w:rsid w:val="00ED5CB1"/>
    <w:rsid w:val="00ED7551"/>
    <w:rsid w:val="00ED7754"/>
    <w:rsid w:val="00EE002E"/>
    <w:rsid w:val="00EE0CA0"/>
    <w:rsid w:val="00EE10B1"/>
    <w:rsid w:val="00EE162C"/>
    <w:rsid w:val="00EE1FC9"/>
    <w:rsid w:val="00EE4751"/>
    <w:rsid w:val="00EE482E"/>
    <w:rsid w:val="00EE4E67"/>
    <w:rsid w:val="00EE69F6"/>
    <w:rsid w:val="00EE7ED4"/>
    <w:rsid w:val="00EF05C5"/>
    <w:rsid w:val="00EF09FB"/>
    <w:rsid w:val="00EF3974"/>
    <w:rsid w:val="00EF4646"/>
    <w:rsid w:val="00EF5147"/>
    <w:rsid w:val="00F0323C"/>
    <w:rsid w:val="00F03B10"/>
    <w:rsid w:val="00F066BB"/>
    <w:rsid w:val="00F068A6"/>
    <w:rsid w:val="00F10AD1"/>
    <w:rsid w:val="00F137AD"/>
    <w:rsid w:val="00F13A36"/>
    <w:rsid w:val="00F13DB3"/>
    <w:rsid w:val="00F1645F"/>
    <w:rsid w:val="00F16D87"/>
    <w:rsid w:val="00F249D1"/>
    <w:rsid w:val="00F24E83"/>
    <w:rsid w:val="00F276DC"/>
    <w:rsid w:val="00F305BD"/>
    <w:rsid w:val="00F312C7"/>
    <w:rsid w:val="00F31B98"/>
    <w:rsid w:val="00F32A30"/>
    <w:rsid w:val="00F3305E"/>
    <w:rsid w:val="00F33A23"/>
    <w:rsid w:val="00F34294"/>
    <w:rsid w:val="00F34719"/>
    <w:rsid w:val="00F3520E"/>
    <w:rsid w:val="00F36453"/>
    <w:rsid w:val="00F374C3"/>
    <w:rsid w:val="00F408F9"/>
    <w:rsid w:val="00F409A7"/>
    <w:rsid w:val="00F410C4"/>
    <w:rsid w:val="00F413A2"/>
    <w:rsid w:val="00F4372E"/>
    <w:rsid w:val="00F43CD0"/>
    <w:rsid w:val="00F50A3E"/>
    <w:rsid w:val="00F51148"/>
    <w:rsid w:val="00F6034A"/>
    <w:rsid w:val="00F606E2"/>
    <w:rsid w:val="00F6096D"/>
    <w:rsid w:val="00F61636"/>
    <w:rsid w:val="00F64D17"/>
    <w:rsid w:val="00F65D55"/>
    <w:rsid w:val="00F6630E"/>
    <w:rsid w:val="00F678C8"/>
    <w:rsid w:val="00F70BEA"/>
    <w:rsid w:val="00F70E18"/>
    <w:rsid w:val="00F7235E"/>
    <w:rsid w:val="00F7437E"/>
    <w:rsid w:val="00F75F9E"/>
    <w:rsid w:val="00F81DD8"/>
    <w:rsid w:val="00F82BCD"/>
    <w:rsid w:val="00F85E03"/>
    <w:rsid w:val="00F86F1D"/>
    <w:rsid w:val="00F91941"/>
    <w:rsid w:val="00F91B4B"/>
    <w:rsid w:val="00F935EA"/>
    <w:rsid w:val="00F93CB1"/>
    <w:rsid w:val="00F94035"/>
    <w:rsid w:val="00F94747"/>
    <w:rsid w:val="00F96987"/>
    <w:rsid w:val="00F972EB"/>
    <w:rsid w:val="00F97C82"/>
    <w:rsid w:val="00FA081E"/>
    <w:rsid w:val="00FA3D0C"/>
    <w:rsid w:val="00FA78EE"/>
    <w:rsid w:val="00FA7CFB"/>
    <w:rsid w:val="00FB075D"/>
    <w:rsid w:val="00FB0BBF"/>
    <w:rsid w:val="00FB12B0"/>
    <w:rsid w:val="00FB2875"/>
    <w:rsid w:val="00FB2AE6"/>
    <w:rsid w:val="00FB2F22"/>
    <w:rsid w:val="00FB32F0"/>
    <w:rsid w:val="00FB4563"/>
    <w:rsid w:val="00FB7323"/>
    <w:rsid w:val="00FC03B7"/>
    <w:rsid w:val="00FC09FF"/>
    <w:rsid w:val="00FC50C8"/>
    <w:rsid w:val="00FC560A"/>
    <w:rsid w:val="00FC692E"/>
    <w:rsid w:val="00FC697F"/>
    <w:rsid w:val="00FC7535"/>
    <w:rsid w:val="00FD04C2"/>
    <w:rsid w:val="00FD0EA8"/>
    <w:rsid w:val="00FD1ADA"/>
    <w:rsid w:val="00FD2095"/>
    <w:rsid w:val="00FD2D4D"/>
    <w:rsid w:val="00FD3F98"/>
    <w:rsid w:val="00FE0A5A"/>
    <w:rsid w:val="00FE17D4"/>
    <w:rsid w:val="00FE183F"/>
    <w:rsid w:val="00FE1E91"/>
    <w:rsid w:val="00FE3C87"/>
    <w:rsid w:val="00FE583D"/>
    <w:rsid w:val="00FE7B98"/>
    <w:rsid w:val="00FF1573"/>
    <w:rsid w:val="00FF26BC"/>
    <w:rsid w:val="00FF2F48"/>
    <w:rsid w:val="00FF38FA"/>
    <w:rsid w:val="00FF62CF"/>
    <w:rsid w:val="00FF7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1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86F1D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95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20EA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7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6529</TotalTime>
  <Pages>13</Pages>
  <Words>3171</Words>
  <Characters>18078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mahinistka</cp:lastModifiedBy>
  <cp:revision>1514</cp:revision>
  <cp:lastPrinted>2016-11-22T11:59:00Z</cp:lastPrinted>
  <dcterms:created xsi:type="dcterms:W3CDTF">2014-10-31T06:27:00Z</dcterms:created>
  <dcterms:modified xsi:type="dcterms:W3CDTF">2016-11-22T11:59:00Z</dcterms:modified>
</cp:coreProperties>
</file>